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D65CEC" w:rsidTr="00F25FA7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9D7533" w:rsidRDefault="009C5887" w:rsidP="00D65CEC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9D7533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D65CEC" w:rsidTr="00F25FA7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9C5887" w:rsidRPr="00D65CEC" w:rsidRDefault="009C5887" w:rsidP="00D65CEC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D65CEC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59717F" w:rsidRDefault="00D949DB" w:rsidP="00D65CEC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D65CEC">
              <w:rPr>
                <w:rFonts w:ascii="Helvetica" w:hAnsi="Helvetica"/>
                <w:sz w:val="28"/>
                <w:szCs w:val="28"/>
              </w:rPr>
              <w:t>Procediment</w:t>
            </w:r>
            <w:r w:rsidR="000755CB" w:rsidRPr="00D65CEC">
              <w:rPr>
                <w:rFonts w:ascii="Helvetica" w:hAnsi="Helvetica"/>
                <w:sz w:val="28"/>
                <w:szCs w:val="28"/>
              </w:rPr>
              <w:t xml:space="preserve"> p</w:t>
            </w:r>
            <w:r w:rsidRPr="00D65CEC">
              <w:rPr>
                <w:rFonts w:ascii="Helvetica" w:hAnsi="Helvetica"/>
                <w:sz w:val="28"/>
                <w:szCs w:val="28"/>
              </w:rPr>
              <w:t>er a l’estesa de</w:t>
            </w:r>
          </w:p>
          <w:p w:rsidR="000755CB" w:rsidRPr="00D65CEC" w:rsidRDefault="00D949DB" w:rsidP="00D65CEC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D65CEC">
              <w:rPr>
                <w:rFonts w:ascii="Helvetica" w:hAnsi="Helvetica"/>
                <w:sz w:val="28"/>
                <w:szCs w:val="28"/>
              </w:rPr>
              <w:t>ca</w:t>
            </w:r>
            <w:r w:rsidR="000755CB" w:rsidRPr="00D65CEC">
              <w:rPr>
                <w:rFonts w:ascii="Helvetica" w:hAnsi="Helvetica"/>
                <w:sz w:val="28"/>
                <w:szCs w:val="28"/>
              </w:rPr>
              <w:t>bles de f</w:t>
            </w:r>
            <w:r w:rsidRPr="00D65CEC">
              <w:rPr>
                <w:rFonts w:ascii="Helvetica" w:hAnsi="Helvetica"/>
                <w:sz w:val="28"/>
                <w:szCs w:val="28"/>
              </w:rPr>
              <w:t>orça i comunicacion</w:t>
            </w:r>
            <w:r w:rsidR="000755CB" w:rsidRPr="00D65CEC">
              <w:rPr>
                <w:rFonts w:ascii="Helvetica" w:hAnsi="Helvetica"/>
                <w:sz w:val="28"/>
                <w:szCs w:val="28"/>
              </w:rPr>
              <w:t>s del CAT</w:t>
            </w:r>
          </w:p>
        </w:tc>
      </w:tr>
      <w:tr w:rsidR="00580774" w:rsidRPr="005C05A3" w:rsidTr="00A44CA3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580774" w:rsidRPr="005C05A3" w:rsidRDefault="00580774" w:rsidP="00580774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01/2006</w:t>
            </w:r>
          </w:p>
        </w:tc>
      </w:tr>
    </w:tbl>
    <w:p w:rsidR="003977E7" w:rsidRPr="00727C39" w:rsidRDefault="003977E7" w:rsidP="003977E7">
      <w:pPr>
        <w:widowControl/>
        <w:rPr>
          <w:rFonts w:ascii="Arial" w:hAnsi="Arial" w:cs="Arial"/>
        </w:rPr>
      </w:pPr>
    </w:p>
    <w:p w:rsidR="003977E7" w:rsidRPr="00727C39" w:rsidRDefault="003977E7" w:rsidP="003977E7">
      <w:pPr>
        <w:widowControl/>
        <w:rPr>
          <w:rFonts w:ascii="Arial" w:hAnsi="Arial" w:cs="Arial"/>
        </w:rPr>
        <w:sectPr w:rsidR="003977E7" w:rsidRPr="00727C39" w:rsidSect="00A64559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A527C3" w:rsidRPr="00D65CEC" w:rsidTr="00A64559">
        <w:trPr>
          <w:trHeight w:val="680"/>
          <w:jc w:val="center"/>
        </w:trPr>
        <w:tc>
          <w:tcPr>
            <w:tcW w:w="9638" w:type="dxa"/>
          </w:tcPr>
          <w:p w:rsidR="003D45B0" w:rsidRPr="009D7533" w:rsidRDefault="00261AD1" w:rsidP="00D65CEC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PROCEDIMENT</w:t>
            </w:r>
            <w:r w:rsidR="003D45B0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E133EB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PER A L</w:t>
            </w:r>
            <w:r w:rsidR="00924F0F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’</w:t>
            </w:r>
            <w:r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ESTESA</w:t>
            </w:r>
            <w:r w:rsidR="003D45B0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F13E0C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</w:t>
            </w:r>
          </w:p>
          <w:p w:rsidR="00A527C3" w:rsidRPr="00D65CEC" w:rsidRDefault="003D45B0" w:rsidP="00D65CEC">
            <w:pPr>
              <w:widowControl/>
              <w:jc w:val="center"/>
              <w:rPr>
                <w:rFonts w:ascii="French Vogue" w:hAnsi="French Vogue"/>
                <w:b/>
                <w:bCs/>
                <w:sz w:val="28"/>
                <w:szCs w:val="28"/>
              </w:rPr>
            </w:pPr>
            <w:r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CABLES DE F</w:t>
            </w:r>
            <w:r w:rsidR="00261AD1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ORÇA i COMUNICACIONS</w:t>
            </w:r>
            <w:r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F13E0C"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</w:t>
            </w:r>
            <w:r w:rsidRPr="009D7533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CAT</w:t>
            </w:r>
          </w:p>
        </w:tc>
      </w:tr>
    </w:tbl>
    <w:p w:rsidR="00053849" w:rsidRPr="008B65B4" w:rsidRDefault="00053849" w:rsidP="00C71514">
      <w:pPr>
        <w:widowControl/>
        <w:jc w:val="both"/>
        <w:rPr>
          <w:rFonts w:ascii="Arial" w:hAnsi="Arial" w:cs="Arial"/>
        </w:rPr>
      </w:pPr>
    </w:p>
    <w:p w:rsidR="00271481" w:rsidRPr="008B65B4" w:rsidRDefault="00271481" w:rsidP="0084739A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OBJECTE</w:t>
      </w:r>
    </w:p>
    <w:p w:rsidR="00F01365" w:rsidRPr="00DF5F79" w:rsidRDefault="003D7383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Aquest procediment està destinat a establir els mètodes, les pràctiques, els equips i els sistemes de control per a l’estesa dels cables de força i comunicacions </w:t>
      </w:r>
      <w:r w:rsidR="00F01365" w:rsidRPr="00DF5F79">
        <w:rPr>
          <w:rFonts w:ascii="Arial" w:hAnsi="Arial" w:cs="Arial"/>
        </w:rPr>
        <w:t>del CAT.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D61272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POSICIÓ</w:t>
      </w:r>
      <w:r w:rsidR="00F01365" w:rsidRPr="00DF5F79">
        <w:rPr>
          <w:rFonts w:ascii="Arial" w:hAnsi="Arial" w:cs="Arial"/>
          <w:b/>
          <w:bCs/>
          <w:u w:val="double"/>
        </w:rPr>
        <w:t xml:space="preserve"> DE</w:t>
      </w:r>
      <w:r w:rsidRPr="00DF5F79">
        <w:rPr>
          <w:rFonts w:ascii="Arial" w:hAnsi="Arial" w:cs="Arial"/>
          <w:b/>
          <w:bCs/>
          <w:u w:val="double"/>
        </w:rPr>
        <w:t>LS CABLE</w:t>
      </w:r>
      <w:r w:rsidR="00F01365" w:rsidRPr="00DF5F79">
        <w:rPr>
          <w:rFonts w:ascii="Arial" w:hAnsi="Arial" w:cs="Arial"/>
          <w:b/>
          <w:bCs/>
          <w:u w:val="double"/>
        </w:rPr>
        <w:t>S</w:t>
      </w:r>
    </w:p>
    <w:p w:rsidR="00F01365" w:rsidRPr="00DF5F79" w:rsidRDefault="00A42AA3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Els </w:t>
      </w:r>
      <w:r w:rsidR="00F01365" w:rsidRPr="00DF5F79">
        <w:rPr>
          <w:rFonts w:ascii="Arial" w:hAnsi="Arial" w:cs="Arial"/>
        </w:rPr>
        <w:t>cables de f</w:t>
      </w:r>
      <w:r w:rsidRPr="00DF5F79">
        <w:rPr>
          <w:rFonts w:ascii="Arial" w:hAnsi="Arial" w:cs="Arial"/>
        </w:rPr>
        <w:t xml:space="preserve">orça aniran situats a l’esquerra de la canonada d’aigua, mirant-la aigües avall, en el sentit de circulació d’aquestes, mentre que els de comunicacions ho faran a la dreta. 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44157A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Com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 xml:space="preserve">pot veure’s al plànol de secció annex, sempre que els cables vagin soterrats s’estendran sobre un jaç de </w:t>
      </w:r>
      <w:r w:rsidR="00F01365" w:rsidRPr="00DF5F79">
        <w:rPr>
          <w:rFonts w:ascii="Arial" w:hAnsi="Arial" w:cs="Arial"/>
        </w:rPr>
        <w:t xml:space="preserve">100 mm de </w:t>
      </w:r>
      <w:r w:rsidRPr="00DF5F79">
        <w:rPr>
          <w:rFonts w:ascii="Arial" w:hAnsi="Arial" w:cs="Arial"/>
        </w:rPr>
        <w:t>sorra o terra garbellada,</w:t>
      </w:r>
      <w:r w:rsidR="00F01365" w:rsidRPr="00DF5F79">
        <w:rPr>
          <w:rFonts w:ascii="Arial" w:hAnsi="Arial" w:cs="Arial"/>
        </w:rPr>
        <w:t xml:space="preserve"> complet</w:t>
      </w:r>
      <w:r w:rsidRPr="00DF5F79">
        <w:rPr>
          <w:rFonts w:ascii="Arial" w:hAnsi="Arial" w:cs="Arial"/>
        </w:rPr>
        <w:t xml:space="preserve">ant-se un reblert d’uns altres </w:t>
      </w:r>
      <w:r w:rsidR="00F01365" w:rsidRPr="00DF5F79">
        <w:rPr>
          <w:rFonts w:ascii="Arial" w:hAnsi="Arial" w:cs="Arial"/>
        </w:rPr>
        <w:t xml:space="preserve">100 mm una </w:t>
      </w:r>
      <w:r w:rsidRPr="00DF5F79">
        <w:rPr>
          <w:rFonts w:ascii="Arial" w:hAnsi="Arial" w:cs="Arial"/>
        </w:rPr>
        <w:t>vegada</w:t>
      </w:r>
      <w:r w:rsidR="00F01365" w:rsidRPr="00DF5F79">
        <w:rPr>
          <w:rFonts w:ascii="Arial" w:hAnsi="Arial" w:cs="Arial"/>
        </w:rPr>
        <w:t xml:space="preserve"> efectua</w:t>
      </w:r>
      <w:r w:rsidRPr="00DF5F79">
        <w:rPr>
          <w:rFonts w:ascii="Arial" w:hAnsi="Arial" w:cs="Arial"/>
        </w:rPr>
        <w:t>da l’estesa. Això amb objecte de protegir els cables d’agressions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mecàniques produïdes pel</w:t>
      </w:r>
      <w:r w:rsidR="00F01365" w:rsidRPr="00DF5F79">
        <w:rPr>
          <w:rFonts w:ascii="Arial" w:hAnsi="Arial" w:cs="Arial"/>
        </w:rPr>
        <w:t>s c</w:t>
      </w:r>
      <w:r w:rsidRPr="00DF5F79">
        <w:rPr>
          <w:rFonts w:ascii="Arial" w:hAnsi="Arial" w:cs="Arial"/>
        </w:rPr>
        <w:t>ossos de diàmetres i dureses incontrolades</w:t>
      </w:r>
      <w:r w:rsidR="00F01365" w:rsidRPr="00DF5F79">
        <w:rPr>
          <w:rFonts w:ascii="Arial" w:hAnsi="Arial" w:cs="Arial"/>
        </w:rPr>
        <w:t>, que p</w:t>
      </w:r>
      <w:r w:rsidRPr="00DF5F79">
        <w:rPr>
          <w:rFonts w:ascii="Arial" w:hAnsi="Arial" w:cs="Arial"/>
        </w:rPr>
        <w:t xml:space="preserve">uguin ocasionar la resta de reblerts de la rasa de la canonada. 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En to</w:t>
      </w:r>
      <w:r w:rsidR="0044157A" w:rsidRPr="00DF5F79">
        <w:rPr>
          <w:rFonts w:ascii="Arial" w:hAnsi="Arial" w:cs="Arial"/>
        </w:rPr>
        <w:t>tes aquelles arquetes d’explotació</w:t>
      </w:r>
      <w:r w:rsidRPr="00DF5F79">
        <w:rPr>
          <w:rFonts w:ascii="Arial" w:hAnsi="Arial" w:cs="Arial"/>
        </w:rPr>
        <w:t xml:space="preserve"> (ventosa, des</w:t>
      </w:r>
      <w:r w:rsidR="0044157A" w:rsidRPr="00DF5F79">
        <w:rPr>
          <w:rFonts w:ascii="Arial" w:hAnsi="Arial" w:cs="Arial"/>
        </w:rPr>
        <w:t>guàs, boca d’incendi</w:t>
      </w:r>
      <w:r w:rsidRPr="00DF5F79">
        <w:rPr>
          <w:rFonts w:ascii="Arial" w:hAnsi="Arial" w:cs="Arial"/>
        </w:rPr>
        <w:t xml:space="preserve">, </w:t>
      </w:r>
      <w:r w:rsidR="00DC68F5" w:rsidRPr="00DF5F79">
        <w:rPr>
          <w:rFonts w:ascii="Arial" w:hAnsi="Arial" w:cs="Arial"/>
        </w:rPr>
        <w:t>adductors, seccionament</w:t>
      </w:r>
      <w:r w:rsidRPr="00DF5F79">
        <w:rPr>
          <w:rFonts w:ascii="Arial" w:hAnsi="Arial" w:cs="Arial"/>
        </w:rPr>
        <w:t xml:space="preserve">, </w:t>
      </w:r>
      <w:r w:rsidR="00DC68F5" w:rsidRPr="00DF5F79">
        <w:rPr>
          <w:rFonts w:ascii="Arial" w:hAnsi="Arial" w:cs="Arial"/>
        </w:rPr>
        <w:t>preses</w:t>
      </w:r>
      <w:r w:rsidRPr="00DF5F79">
        <w:rPr>
          <w:rFonts w:ascii="Arial" w:hAnsi="Arial" w:cs="Arial"/>
        </w:rPr>
        <w:t xml:space="preserve"> de potencial, etc.) </w:t>
      </w:r>
      <w:r w:rsidR="00DC68F5" w:rsidRPr="00DF5F79">
        <w:rPr>
          <w:rFonts w:ascii="Arial" w:hAnsi="Arial" w:cs="Arial"/>
        </w:rPr>
        <w:t>on</w:t>
      </w:r>
      <w:r w:rsidRPr="00DF5F79">
        <w:rPr>
          <w:rFonts w:ascii="Arial" w:hAnsi="Arial" w:cs="Arial"/>
        </w:rPr>
        <w:t xml:space="preserve"> no </w:t>
      </w:r>
      <w:r w:rsidR="00DC68F5" w:rsidRPr="00DF5F79">
        <w:rPr>
          <w:rFonts w:ascii="Arial" w:hAnsi="Arial" w:cs="Arial"/>
        </w:rPr>
        <w:t>es prevegi un origen destí o una connexió d</w:t>
      </w:r>
      <w:r w:rsidRPr="00DF5F79">
        <w:rPr>
          <w:rFonts w:ascii="Arial" w:hAnsi="Arial" w:cs="Arial"/>
        </w:rPr>
        <w:t xml:space="preserve">el cable, </w:t>
      </w:r>
      <w:r w:rsidR="00DC68F5" w:rsidRPr="00DF5F79">
        <w:rPr>
          <w:rFonts w:ascii="Arial" w:hAnsi="Arial" w:cs="Arial"/>
        </w:rPr>
        <w:t>aquest es desviarà per l’exterior de l’</w:t>
      </w:r>
      <w:r w:rsidRPr="00DF5F79">
        <w:rPr>
          <w:rFonts w:ascii="Arial" w:hAnsi="Arial" w:cs="Arial"/>
        </w:rPr>
        <w:t>arqueta o b</w:t>
      </w:r>
      <w:r w:rsidR="00DC68F5" w:rsidRPr="00DF5F79">
        <w:rPr>
          <w:rFonts w:ascii="Arial" w:hAnsi="Arial" w:cs="Arial"/>
        </w:rPr>
        <w:t>é</w:t>
      </w:r>
      <w:r w:rsidRPr="00DF5F79">
        <w:rPr>
          <w:rFonts w:ascii="Arial" w:hAnsi="Arial" w:cs="Arial"/>
        </w:rPr>
        <w:t xml:space="preserve"> </w:t>
      </w:r>
      <w:r w:rsidR="00DC68F5" w:rsidRPr="00DF5F79">
        <w:rPr>
          <w:rFonts w:ascii="Arial" w:hAnsi="Arial" w:cs="Arial"/>
        </w:rPr>
        <w:t>interiorment</w:t>
      </w:r>
      <w:r w:rsidRPr="00DF5F79">
        <w:rPr>
          <w:rFonts w:ascii="Arial" w:hAnsi="Arial" w:cs="Arial"/>
        </w:rPr>
        <w:t xml:space="preserve"> </w:t>
      </w:r>
      <w:r w:rsidR="00DC68F5" w:rsidRPr="00DF5F79">
        <w:rPr>
          <w:rFonts w:ascii="Arial" w:hAnsi="Arial" w:cs="Arial"/>
        </w:rPr>
        <w:t>segons instruccions</w:t>
      </w:r>
      <w:r w:rsidRPr="00DF5F79">
        <w:rPr>
          <w:rFonts w:ascii="Arial" w:hAnsi="Arial" w:cs="Arial"/>
        </w:rPr>
        <w:t xml:space="preserve"> del </w:t>
      </w:r>
      <w:r w:rsidR="00DC68F5" w:rsidRPr="00DF5F79">
        <w:rPr>
          <w:rFonts w:ascii="Arial" w:hAnsi="Arial" w:cs="Arial"/>
        </w:rPr>
        <w:t>departament</w:t>
      </w:r>
      <w:r w:rsidRPr="00DF5F79">
        <w:rPr>
          <w:rFonts w:ascii="Arial" w:hAnsi="Arial" w:cs="Arial"/>
        </w:rPr>
        <w:t xml:space="preserve"> </w:t>
      </w:r>
      <w:r w:rsidR="00DC68F5" w:rsidRPr="00DF5F79">
        <w:rPr>
          <w:rFonts w:ascii="Arial" w:hAnsi="Arial" w:cs="Arial"/>
        </w:rPr>
        <w:t>tècnic</w:t>
      </w:r>
      <w:r w:rsidRPr="00DF5F79">
        <w:rPr>
          <w:rFonts w:ascii="Arial" w:hAnsi="Arial" w:cs="Arial"/>
        </w:rPr>
        <w:t xml:space="preserve"> del CAT.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</w:t>
      </w:r>
      <w:r w:rsidR="005D0AE3" w:rsidRPr="00DF5F79">
        <w:rPr>
          <w:rFonts w:ascii="Arial" w:hAnsi="Arial" w:cs="Arial"/>
        </w:rPr>
        <w:t>er a trams de canonada aèria els cables pas</w:t>
      </w:r>
      <w:r w:rsidRPr="00DF5F79">
        <w:rPr>
          <w:rFonts w:ascii="Arial" w:hAnsi="Arial" w:cs="Arial"/>
        </w:rPr>
        <w:t>saran p</w:t>
      </w:r>
      <w:r w:rsidR="005D0AE3" w:rsidRPr="00DF5F79">
        <w:rPr>
          <w:rFonts w:ascii="Arial" w:hAnsi="Arial" w:cs="Arial"/>
        </w:rPr>
        <w:t>er safata d’acer galvanitzada, tipus</w:t>
      </w:r>
      <w:r w:rsidRPr="00DF5F79">
        <w:rPr>
          <w:rFonts w:ascii="Arial" w:hAnsi="Arial" w:cs="Arial"/>
        </w:rPr>
        <w:t xml:space="preserve"> pesada </w:t>
      </w:r>
      <w:r w:rsidR="005D0AE3" w:rsidRPr="00DF5F79">
        <w:rPr>
          <w:rFonts w:ascii="Arial" w:hAnsi="Arial" w:cs="Arial"/>
        </w:rPr>
        <w:t>amb</w:t>
      </w:r>
      <w:r w:rsidRPr="00DF5F79">
        <w:rPr>
          <w:rFonts w:ascii="Arial" w:hAnsi="Arial" w:cs="Arial"/>
        </w:rPr>
        <w:t xml:space="preserve"> tapa </w:t>
      </w:r>
      <w:r w:rsidR="005D0AE3" w:rsidRPr="00DF5F79">
        <w:rPr>
          <w:rFonts w:ascii="Arial" w:hAnsi="Arial" w:cs="Arial"/>
        </w:rPr>
        <w:t>segons</w:t>
      </w:r>
      <w:r w:rsidRPr="00DF5F79">
        <w:rPr>
          <w:rFonts w:ascii="Arial" w:hAnsi="Arial" w:cs="Arial"/>
        </w:rPr>
        <w:t xml:space="preserve"> croquis “</w:t>
      </w:r>
      <w:r w:rsidR="005D0AE3" w:rsidRPr="00DF5F79">
        <w:rPr>
          <w:rFonts w:ascii="Arial" w:hAnsi="Arial" w:cs="Arial"/>
        </w:rPr>
        <w:t>secció</w:t>
      </w:r>
      <w:r w:rsidRPr="00DF5F79">
        <w:rPr>
          <w:rFonts w:ascii="Arial" w:hAnsi="Arial" w:cs="Arial"/>
        </w:rPr>
        <w:t xml:space="preserve"> </w:t>
      </w:r>
      <w:r w:rsidR="005D0AE3" w:rsidRPr="00DF5F79">
        <w:rPr>
          <w:rFonts w:ascii="Arial" w:hAnsi="Arial" w:cs="Arial"/>
        </w:rPr>
        <w:t>safata</w:t>
      </w:r>
      <w:r w:rsidRPr="00DF5F79">
        <w:rPr>
          <w:rFonts w:ascii="Arial" w:hAnsi="Arial" w:cs="Arial"/>
        </w:rPr>
        <w:t>”.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En general</w:t>
      </w:r>
      <w:r w:rsidR="005D0AE3" w:rsidRPr="00DF5F79">
        <w:rPr>
          <w:rFonts w:ascii="Arial" w:hAnsi="Arial" w:cs="Arial"/>
        </w:rPr>
        <w:t>,</w:t>
      </w:r>
      <w:r w:rsidRPr="00DF5F79">
        <w:rPr>
          <w:rFonts w:ascii="Arial" w:hAnsi="Arial" w:cs="Arial"/>
        </w:rPr>
        <w:t xml:space="preserve"> l</w:t>
      </w:r>
      <w:r w:rsidR="005D0AE3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s </w:t>
      </w:r>
      <w:r w:rsidR="005D0AE3" w:rsidRPr="00DF5F79">
        <w:rPr>
          <w:rFonts w:ascii="Arial" w:hAnsi="Arial" w:cs="Arial"/>
        </w:rPr>
        <w:t>bobines</w:t>
      </w:r>
      <w:r w:rsidRPr="00DF5F79">
        <w:rPr>
          <w:rFonts w:ascii="Arial" w:hAnsi="Arial" w:cs="Arial"/>
        </w:rPr>
        <w:t xml:space="preserve"> t</w:t>
      </w:r>
      <w:r w:rsidR="005D0AE3" w:rsidRPr="00DF5F79">
        <w:rPr>
          <w:rFonts w:ascii="Arial" w:hAnsi="Arial" w:cs="Arial"/>
        </w:rPr>
        <w:t xml:space="preserve">indran </w:t>
      </w:r>
      <w:r w:rsidRPr="00DF5F79">
        <w:rPr>
          <w:rFonts w:ascii="Arial" w:hAnsi="Arial" w:cs="Arial"/>
        </w:rPr>
        <w:t xml:space="preserve">una longitud </w:t>
      </w:r>
      <w:r w:rsidR="005D0AE3" w:rsidRPr="00DF5F79">
        <w:rPr>
          <w:rFonts w:ascii="Arial" w:hAnsi="Arial" w:cs="Arial"/>
        </w:rPr>
        <w:t>màxima</w:t>
      </w:r>
      <w:r w:rsidRPr="00DF5F79">
        <w:rPr>
          <w:rFonts w:ascii="Arial" w:hAnsi="Arial" w:cs="Arial"/>
        </w:rPr>
        <w:t xml:space="preserve"> de 1000 m.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</w:t>
      </w:r>
      <w:r w:rsidR="005D0AE3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s </w:t>
      </w:r>
      <w:r w:rsidR="005D0AE3" w:rsidRPr="00DF5F79">
        <w:rPr>
          <w:rFonts w:ascii="Arial" w:hAnsi="Arial" w:cs="Arial"/>
        </w:rPr>
        <w:t>bobines</w:t>
      </w:r>
      <w:r w:rsidRPr="00DF5F79">
        <w:rPr>
          <w:rFonts w:ascii="Arial" w:hAnsi="Arial" w:cs="Arial"/>
        </w:rPr>
        <w:t xml:space="preserve"> </w:t>
      </w:r>
      <w:r w:rsidR="005D0AE3" w:rsidRPr="00DF5F79">
        <w:rPr>
          <w:rFonts w:ascii="Arial" w:hAnsi="Arial" w:cs="Arial"/>
        </w:rPr>
        <w:t>seran</w:t>
      </w:r>
      <w:r w:rsidRPr="00DF5F79">
        <w:rPr>
          <w:rFonts w:ascii="Arial" w:hAnsi="Arial" w:cs="Arial"/>
        </w:rPr>
        <w:t xml:space="preserve"> </w:t>
      </w:r>
      <w:r w:rsidR="005D0AE3" w:rsidRPr="00DF5F79">
        <w:rPr>
          <w:rFonts w:ascii="Arial" w:hAnsi="Arial" w:cs="Arial"/>
        </w:rPr>
        <w:t xml:space="preserve">donades pel </w:t>
      </w:r>
      <w:r w:rsidRPr="00DF5F79">
        <w:rPr>
          <w:rFonts w:ascii="Arial" w:hAnsi="Arial" w:cs="Arial"/>
        </w:rPr>
        <w:t>CAT a</w:t>
      </w:r>
      <w:r w:rsidR="005D0AE3" w:rsidRPr="00DF5F79">
        <w:rPr>
          <w:rFonts w:ascii="Arial" w:hAnsi="Arial" w:cs="Arial"/>
        </w:rPr>
        <w:t>ls contractistes d</w:t>
      </w:r>
      <w:r w:rsidR="006019BE" w:rsidRPr="00DF5F79">
        <w:rPr>
          <w:rFonts w:ascii="Arial" w:hAnsi="Arial" w:cs="Arial"/>
        </w:rPr>
        <w:t>e l</w:t>
      </w:r>
      <w:r w:rsidR="005D0AE3" w:rsidRPr="00DF5F79">
        <w:rPr>
          <w:rFonts w:ascii="Arial" w:hAnsi="Arial" w:cs="Arial"/>
        </w:rPr>
        <w:t>’</w:t>
      </w:r>
      <w:r w:rsidRPr="00DF5F79">
        <w:rPr>
          <w:rFonts w:ascii="Arial" w:hAnsi="Arial" w:cs="Arial"/>
        </w:rPr>
        <w:t>O.C. p</w:t>
      </w:r>
      <w:r w:rsidR="005D0AE3" w:rsidRPr="00DF5F79">
        <w:rPr>
          <w:rFonts w:ascii="Arial" w:hAnsi="Arial" w:cs="Arial"/>
        </w:rPr>
        <w:t xml:space="preserve">er a la seva estesa. 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A partir d</w:t>
      </w:r>
      <w:r w:rsidR="005D0AE3" w:rsidRPr="00DF5F79">
        <w:rPr>
          <w:rFonts w:ascii="Arial" w:hAnsi="Arial" w:cs="Arial"/>
        </w:rPr>
        <w:t xml:space="preserve">’aquest moment el </w:t>
      </w:r>
      <w:proofErr w:type="spellStart"/>
      <w:r w:rsidR="005D0AE3" w:rsidRPr="00DF5F79">
        <w:rPr>
          <w:rFonts w:ascii="Arial" w:hAnsi="Arial" w:cs="Arial"/>
        </w:rPr>
        <w:t>contratista</w:t>
      </w:r>
      <w:proofErr w:type="spellEnd"/>
      <w:r w:rsidR="005D0AE3" w:rsidRPr="00DF5F79">
        <w:rPr>
          <w:rFonts w:ascii="Arial" w:hAnsi="Arial" w:cs="Arial"/>
        </w:rPr>
        <w:t xml:space="preserve"> d</w:t>
      </w:r>
      <w:r w:rsidR="006019BE" w:rsidRPr="00DF5F79">
        <w:rPr>
          <w:rFonts w:ascii="Arial" w:hAnsi="Arial" w:cs="Arial"/>
        </w:rPr>
        <w:t>e l</w:t>
      </w:r>
      <w:r w:rsidR="005D0AE3" w:rsidRPr="00DF5F79">
        <w:rPr>
          <w:rFonts w:ascii="Arial" w:hAnsi="Arial" w:cs="Arial"/>
        </w:rPr>
        <w:t>’</w:t>
      </w:r>
      <w:r w:rsidRPr="00DF5F79">
        <w:rPr>
          <w:rFonts w:ascii="Arial" w:hAnsi="Arial" w:cs="Arial"/>
        </w:rPr>
        <w:t xml:space="preserve">O.C. </w:t>
      </w:r>
      <w:r w:rsidR="005D0AE3" w:rsidRPr="00DF5F79">
        <w:rPr>
          <w:rFonts w:ascii="Arial" w:hAnsi="Arial" w:cs="Arial"/>
        </w:rPr>
        <w:t>es</w:t>
      </w:r>
      <w:r w:rsidRPr="00DF5F79">
        <w:rPr>
          <w:rFonts w:ascii="Arial" w:hAnsi="Arial" w:cs="Arial"/>
        </w:rPr>
        <w:t xml:space="preserve"> </w:t>
      </w:r>
      <w:r w:rsidR="005D0AE3" w:rsidRPr="00DF5F79">
        <w:rPr>
          <w:rFonts w:ascii="Arial" w:hAnsi="Arial" w:cs="Arial"/>
        </w:rPr>
        <w:t>farà càrrec de l’estesa del cable sota la supervisió de</w:t>
      </w:r>
      <w:r w:rsidRPr="00DF5F79">
        <w:rPr>
          <w:rFonts w:ascii="Arial" w:hAnsi="Arial" w:cs="Arial"/>
        </w:rPr>
        <w:t>l CAT. S</w:t>
      </w:r>
      <w:r w:rsidR="005D0AE3" w:rsidRPr="00DF5F79">
        <w:rPr>
          <w:rFonts w:ascii="Arial" w:hAnsi="Arial" w:cs="Arial"/>
        </w:rPr>
        <w:t xml:space="preserve">’evitarà </w:t>
      </w:r>
      <w:r w:rsidR="00B01B8F" w:rsidRPr="00DF5F79">
        <w:rPr>
          <w:rFonts w:ascii="Arial" w:hAnsi="Arial" w:cs="Arial"/>
        </w:rPr>
        <w:t xml:space="preserve">malmetre el cable </w:t>
      </w:r>
      <w:r w:rsidR="005D0AE3" w:rsidRPr="00DF5F79">
        <w:rPr>
          <w:rFonts w:ascii="Arial" w:hAnsi="Arial" w:cs="Arial"/>
        </w:rPr>
        <w:t xml:space="preserve">per tracte indegut.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D61272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MODALI</w:t>
      </w:r>
      <w:r w:rsidR="00261AD1" w:rsidRPr="00DF5F79">
        <w:rPr>
          <w:rFonts w:ascii="Arial" w:hAnsi="Arial" w:cs="Arial"/>
          <w:b/>
          <w:bCs/>
          <w:u w:val="double"/>
        </w:rPr>
        <w:t>TATS D’ESTESA</w:t>
      </w:r>
    </w:p>
    <w:p w:rsidR="00F01365" w:rsidRPr="00DF5F79" w:rsidRDefault="00F01365" w:rsidP="006028A2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</w:t>
      </w:r>
      <w:r w:rsidR="00352AE8" w:rsidRPr="00DF5F79">
        <w:rPr>
          <w:rFonts w:ascii="Arial" w:hAnsi="Arial" w:cs="Arial"/>
        </w:rPr>
        <w:t xml:space="preserve">er a no sotmetre el cable a tensions mecàniques perjudicials, no estarà permesa la tracció des del seu extrem amb mitjans mecànics com ara </w:t>
      </w:r>
      <w:r w:rsidR="00C64B2B" w:rsidRPr="00DF5F79">
        <w:rPr>
          <w:rFonts w:ascii="Arial" w:hAnsi="Arial" w:cs="Arial"/>
        </w:rPr>
        <w:t xml:space="preserve">cabrestants, torns, </w:t>
      </w:r>
      <w:proofErr w:type="spellStart"/>
      <w:r w:rsidR="006028A2" w:rsidRPr="00DF5F79">
        <w:rPr>
          <w:rFonts w:ascii="Arial" w:hAnsi="Arial" w:cs="Arial"/>
        </w:rPr>
        <w:t>tràctel</w:t>
      </w:r>
      <w:r w:rsidR="00C64B2B" w:rsidRPr="00DF5F79">
        <w:rPr>
          <w:rFonts w:ascii="Arial" w:hAnsi="Arial" w:cs="Arial"/>
        </w:rPr>
        <w:t>s</w:t>
      </w:r>
      <w:proofErr w:type="spellEnd"/>
      <w:r w:rsidR="00C64B2B" w:rsidRPr="00DF5F79">
        <w:rPr>
          <w:rFonts w:ascii="Arial" w:hAnsi="Arial" w:cs="Arial"/>
        </w:rPr>
        <w:t xml:space="preserve">, vehicles, </w:t>
      </w:r>
      <w:r w:rsidRPr="00DF5F79">
        <w:rPr>
          <w:rFonts w:ascii="Arial" w:hAnsi="Arial" w:cs="Arial"/>
        </w:rPr>
        <w:t>etc.</w:t>
      </w:r>
      <w:r w:rsidR="006028A2" w:rsidRPr="00DF5F79">
        <w:rPr>
          <w:rFonts w:ascii="Arial" w:hAnsi="Arial" w:cs="Arial"/>
        </w:rPr>
        <w:t xml:space="preserve"> 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C64B2B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Es farà servir un dels dos procediments següents: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D3147B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>AMB</w:t>
      </w:r>
      <w:r w:rsidR="00F01365" w:rsidRPr="00DF5F79">
        <w:rPr>
          <w:rFonts w:ascii="Arial" w:hAnsi="Arial" w:cs="Arial"/>
          <w:b/>
          <w:bCs/>
          <w:u w:val="single"/>
        </w:rPr>
        <w:t xml:space="preserve"> BOBINA DE CABLE TRANSPORTADA</w:t>
      </w:r>
    </w:p>
    <w:p w:rsidR="00F01365" w:rsidRPr="00DF5F79" w:rsidRDefault="00C64B2B" w:rsidP="00F01365">
      <w:pPr>
        <w:widowControl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Allà on el terreny adjacent ho permeti, se situarà </w:t>
      </w:r>
      <w:r w:rsidR="00F01365" w:rsidRPr="00DF5F79">
        <w:rPr>
          <w:rFonts w:ascii="Arial" w:hAnsi="Arial" w:cs="Arial"/>
        </w:rPr>
        <w:t xml:space="preserve">la bobina del cable </w:t>
      </w:r>
      <w:r w:rsidRPr="00DF5F79">
        <w:rPr>
          <w:rFonts w:ascii="Arial" w:hAnsi="Arial" w:cs="Arial"/>
        </w:rPr>
        <w:t xml:space="preserve">amb el seu eix i </w:t>
      </w:r>
      <w:r w:rsidR="00D601A2" w:rsidRPr="00DF5F79">
        <w:rPr>
          <w:rFonts w:ascii="Arial" w:hAnsi="Arial" w:cs="Arial"/>
        </w:rPr>
        <w:t>els seus supo</w:t>
      </w:r>
      <w:r w:rsidRPr="00DF5F79">
        <w:rPr>
          <w:rFonts w:ascii="Arial" w:hAnsi="Arial" w:cs="Arial"/>
        </w:rPr>
        <w:t>rts</w:t>
      </w:r>
      <w:r w:rsidR="00F01365" w:rsidRPr="00DF5F79">
        <w:rPr>
          <w:rFonts w:ascii="Arial" w:hAnsi="Arial" w:cs="Arial"/>
        </w:rPr>
        <w:t xml:space="preserve"> sobre un </w:t>
      </w:r>
      <w:r w:rsidRPr="00DF5F79">
        <w:rPr>
          <w:rFonts w:ascii="Arial" w:hAnsi="Arial" w:cs="Arial"/>
        </w:rPr>
        <w:t>vehicle preparat per a</w:t>
      </w:r>
      <w:r w:rsidR="00F01365" w:rsidRPr="00DF5F79">
        <w:rPr>
          <w:rFonts w:ascii="Arial" w:hAnsi="Arial" w:cs="Arial"/>
        </w:rPr>
        <w:t xml:space="preserve"> transportar </w:t>
      </w:r>
      <w:smartTag w:uri="urn:schemas-microsoft-com:office:smarttags" w:element="metricconverter">
        <w:smartTagPr>
          <w:attr w:name="ProductID" w:val="7.000 Kg"/>
        </w:smartTagPr>
        <w:r w:rsidR="00F01365" w:rsidRPr="00DF5F79">
          <w:rPr>
            <w:rFonts w:ascii="Arial" w:hAnsi="Arial" w:cs="Arial"/>
          </w:rPr>
          <w:t>7.000 Kg</w:t>
        </w:r>
      </w:smartTag>
      <w:r w:rsidR="00F01365" w:rsidRPr="00DF5F79">
        <w:rPr>
          <w:rFonts w:ascii="Arial" w:hAnsi="Arial" w:cs="Arial"/>
        </w:rPr>
        <w:t>. Arrancan</w:t>
      </w:r>
      <w:r w:rsidRPr="00DF5F79">
        <w:rPr>
          <w:rFonts w:ascii="Arial" w:hAnsi="Arial" w:cs="Arial"/>
        </w:rPr>
        <w:t>t des de l’origen de cable a estendre, una persona a</w:t>
      </w:r>
      <w:r w:rsidR="00F01365" w:rsidRPr="00DF5F79">
        <w:rPr>
          <w:rFonts w:ascii="Arial" w:hAnsi="Arial" w:cs="Arial"/>
        </w:rPr>
        <w:t>uxiliada d</w:t>
      </w:r>
      <w:r w:rsidRPr="00DF5F79">
        <w:rPr>
          <w:rFonts w:ascii="Arial" w:hAnsi="Arial" w:cs="Arial"/>
        </w:rPr>
        <w:t>’</w:t>
      </w:r>
      <w:r w:rsidR="00F01365" w:rsidRPr="00DF5F79">
        <w:rPr>
          <w:rFonts w:ascii="Arial" w:hAnsi="Arial" w:cs="Arial"/>
        </w:rPr>
        <w:t>un f</w:t>
      </w:r>
      <w:r w:rsidRPr="00DF5F79">
        <w:rPr>
          <w:rFonts w:ascii="Arial" w:hAnsi="Arial" w:cs="Arial"/>
        </w:rPr>
        <w:t>re</w:t>
      </w:r>
      <w:r w:rsidR="00F01365" w:rsidRPr="00DF5F79">
        <w:rPr>
          <w:rFonts w:ascii="Arial" w:hAnsi="Arial" w:cs="Arial"/>
        </w:rPr>
        <w:t xml:space="preserve"> mec</w:t>
      </w:r>
      <w:r w:rsidRPr="00DF5F79">
        <w:rPr>
          <w:rFonts w:ascii="Arial" w:hAnsi="Arial" w:cs="Arial"/>
        </w:rPr>
        <w:t>ànic anirà controlant el desenvolupament</w:t>
      </w:r>
      <w:r w:rsidR="00F01365" w:rsidRPr="00DF5F79">
        <w:rPr>
          <w:rFonts w:ascii="Arial" w:hAnsi="Arial" w:cs="Arial"/>
        </w:rPr>
        <w:t xml:space="preserve"> de la bobina </w:t>
      </w:r>
      <w:r w:rsidRPr="00DF5F79">
        <w:rPr>
          <w:rFonts w:ascii="Arial" w:hAnsi="Arial" w:cs="Arial"/>
        </w:rPr>
        <w:t>i la tensió</w:t>
      </w:r>
      <w:r w:rsidR="00F01365" w:rsidRPr="00DF5F79">
        <w:rPr>
          <w:rFonts w:ascii="Arial" w:hAnsi="Arial" w:cs="Arial"/>
        </w:rPr>
        <w:t xml:space="preserve"> del cable en forma </w:t>
      </w:r>
      <w:r w:rsidR="00D601A2" w:rsidRPr="00DF5F79">
        <w:rPr>
          <w:rFonts w:ascii="Arial" w:hAnsi="Arial" w:cs="Arial"/>
        </w:rPr>
        <w:t>asíncrona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 xml:space="preserve">amb l’avanç del </w:t>
      </w:r>
      <w:r w:rsidR="00D601A2" w:rsidRPr="00DF5F79">
        <w:rPr>
          <w:rFonts w:ascii="Arial" w:hAnsi="Arial" w:cs="Arial"/>
        </w:rPr>
        <w:t>vehicle</w:t>
      </w:r>
      <w:r w:rsidRPr="00DF5F79">
        <w:rPr>
          <w:rFonts w:ascii="Arial" w:hAnsi="Arial" w:cs="Arial"/>
        </w:rPr>
        <w:t xml:space="preserve"> (uns 16 m/minut</w:t>
      </w:r>
      <w:r w:rsidR="00F01365" w:rsidRPr="00DF5F79">
        <w:rPr>
          <w:rFonts w:ascii="Arial" w:hAnsi="Arial" w:cs="Arial"/>
        </w:rPr>
        <w:t xml:space="preserve">), </w:t>
      </w:r>
      <w:r w:rsidR="00E06B94" w:rsidRPr="00DF5F79">
        <w:rPr>
          <w:rFonts w:ascii="Arial" w:hAnsi="Arial" w:cs="Arial"/>
        </w:rPr>
        <w:t xml:space="preserve">mentre que altres dues persones s’encarregaran d’anar dipositant el cable sobre el seu jaç de sorra o terra garbellada. </w:t>
      </w:r>
    </w:p>
    <w:p w:rsidR="00F01365" w:rsidRPr="00DF5F79" w:rsidRDefault="00F01365" w:rsidP="00F01365">
      <w:pPr>
        <w:widowControl/>
        <w:ind w:left="56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El cable </w:t>
      </w:r>
      <w:r w:rsidR="00E06B94" w:rsidRPr="00DF5F79">
        <w:rPr>
          <w:rFonts w:ascii="Arial" w:hAnsi="Arial" w:cs="Arial"/>
        </w:rPr>
        <w:t>anirà</w:t>
      </w:r>
      <w:r w:rsidRPr="00DF5F79">
        <w:rPr>
          <w:rFonts w:ascii="Arial" w:hAnsi="Arial" w:cs="Arial"/>
        </w:rPr>
        <w:t xml:space="preserve"> serpente</w:t>
      </w:r>
      <w:r w:rsidR="00E06B94" w:rsidRPr="00DF5F79">
        <w:rPr>
          <w:rFonts w:ascii="Arial" w:hAnsi="Arial" w:cs="Arial"/>
        </w:rPr>
        <w:t xml:space="preserve">jant </w:t>
      </w:r>
      <w:r w:rsidRPr="00DF5F79">
        <w:rPr>
          <w:rFonts w:ascii="Arial" w:hAnsi="Arial" w:cs="Arial"/>
        </w:rPr>
        <w:t xml:space="preserve">de forma que </w:t>
      </w:r>
      <w:r w:rsidR="00E06B94" w:rsidRPr="00DF5F79">
        <w:rPr>
          <w:rFonts w:ascii="Arial" w:hAnsi="Arial" w:cs="Arial"/>
        </w:rPr>
        <w:t>admeti</w:t>
      </w:r>
      <w:r w:rsidRPr="00DF5F79">
        <w:rPr>
          <w:rFonts w:ascii="Arial" w:hAnsi="Arial" w:cs="Arial"/>
        </w:rPr>
        <w:t xml:space="preserve"> un te</w:t>
      </w:r>
      <w:r w:rsidR="00E60673" w:rsidRPr="00DF5F79">
        <w:rPr>
          <w:rFonts w:ascii="Arial" w:hAnsi="Arial" w:cs="Arial"/>
        </w:rPr>
        <w:t>sat</w:t>
      </w:r>
      <w:r w:rsidRPr="00DF5F79">
        <w:rPr>
          <w:rFonts w:ascii="Arial" w:hAnsi="Arial" w:cs="Arial"/>
        </w:rPr>
        <w:t xml:space="preserve"> final p</w:t>
      </w:r>
      <w:r w:rsidR="00E60673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E60673" w:rsidRPr="00DF5F79">
        <w:rPr>
          <w:rFonts w:ascii="Arial" w:hAnsi="Arial" w:cs="Arial"/>
        </w:rPr>
        <w:t>l’assentament del terreny</w:t>
      </w:r>
      <w:r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ind w:left="567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 </w:t>
      </w:r>
      <w:r w:rsidR="00E60673" w:rsidRPr="00DF5F79">
        <w:rPr>
          <w:rFonts w:ascii="Arial" w:hAnsi="Arial" w:cs="Arial"/>
        </w:rPr>
        <w:t>Cap d’Equip</w:t>
      </w:r>
      <w:r w:rsidRPr="00DF5F79">
        <w:rPr>
          <w:rFonts w:ascii="Arial" w:hAnsi="Arial" w:cs="Arial"/>
        </w:rPr>
        <w:t xml:space="preserve"> coordinar</w:t>
      </w:r>
      <w:r w:rsidR="00E60673" w:rsidRPr="00DF5F79">
        <w:rPr>
          <w:rFonts w:ascii="Arial" w:hAnsi="Arial" w:cs="Arial"/>
        </w:rPr>
        <w:t xml:space="preserve">à l’actuació </w:t>
      </w:r>
      <w:r w:rsidRPr="00DF5F79">
        <w:rPr>
          <w:rFonts w:ascii="Arial" w:hAnsi="Arial" w:cs="Arial"/>
        </w:rPr>
        <w:t>del personal de veh</w:t>
      </w:r>
      <w:r w:rsidR="00E60673" w:rsidRPr="00DF5F79">
        <w:rPr>
          <w:rFonts w:ascii="Arial" w:hAnsi="Arial" w:cs="Arial"/>
        </w:rPr>
        <w:t>icle i del</w:t>
      </w:r>
      <w:r w:rsidRPr="00DF5F79">
        <w:rPr>
          <w:rFonts w:ascii="Arial" w:hAnsi="Arial" w:cs="Arial"/>
        </w:rPr>
        <w:t xml:space="preserve"> personal d</w:t>
      </w:r>
      <w:r w:rsidR="00E60673" w:rsidRPr="00DF5F79">
        <w:rPr>
          <w:rFonts w:ascii="Arial" w:hAnsi="Arial" w:cs="Arial"/>
        </w:rPr>
        <w:t>’estesa</w:t>
      </w:r>
      <w:r w:rsidRPr="00DF5F79">
        <w:rPr>
          <w:rFonts w:ascii="Arial" w:hAnsi="Arial" w:cs="Arial"/>
        </w:rPr>
        <w:t xml:space="preserve"> del cable.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D3147B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lastRenderedPageBreak/>
        <w:t>AMB</w:t>
      </w:r>
      <w:r w:rsidR="00F01365" w:rsidRPr="00DF5F79">
        <w:rPr>
          <w:rFonts w:ascii="Arial" w:hAnsi="Arial" w:cs="Arial"/>
          <w:b/>
          <w:bCs/>
          <w:u w:val="single"/>
        </w:rPr>
        <w:t xml:space="preserve"> BOBINA DE CABLE </w:t>
      </w:r>
      <w:r w:rsidR="00F5653E" w:rsidRPr="00DF5F79">
        <w:rPr>
          <w:rFonts w:ascii="Arial" w:hAnsi="Arial" w:cs="Arial"/>
          <w:b/>
          <w:bCs/>
          <w:u w:val="single"/>
        </w:rPr>
        <w:t>FIXA</w:t>
      </w:r>
    </w:p>
    <w:p w:rsidR="00F01365" w:rsidRPr="00DF5F79" w:rsidRDefault="00261AD1" w:rsidP="00DC692E">
      <w:pPr>
        <w:keepNext/>
        <w:widowControl/>
        <w:numPr>
          <w:ilvl w:val="2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DF5F79">
        <w:rPr>
          <w:rFonts w:ascii="Arial" w:hAnsi="Arial" w:cs="Arial"/>
          <w:b/>
          <w:bCs/>
        </w:rPr>
        <w:t>AMB</w:t>
      </w:r>
      <w:r w:rsidR="00F01365" w:rsidRPr="00DF5F79">
        <w:rPr>
          <w:rFonts w:ascii="Arial" w:hAnsi="Arial" w:cs="Arial"/>
          <w:b/>
          <w:bCs/>
        </w:rPr>
        <w:t xml:space="preserve"> </w:t>
      </w:r>
      <w:r w:rsidRPr="00DF5F79">
        <w:rPr>
          <w:rFonts w:ascii="Arial" w:hAnsi="Arial" w:cs="Arial"/>
          <w:b/>
          <w:bCs/>
        </w:rPr>
        <w:t>RASA OBERT</w:t>
      </w:r>
      <w:r w:rsidR="00F01365" w:rsidRPr="00DF5F79">
        <w:rPr>
          <w:rFonts w:ascii="Arial" w:hAnsi="Arial" w:cs="Arial"/>
          <w:b/>
          <w:bCs/>
        </w:rPr>
        <w:t>A</w:t>
      </w:r>
    </w:p>
    <w:p w:rsidR="00F01365" w:rsidRPr="00DF5F79" w:rsidRDefault="00F01365" w:rsidP="00D3147B">
      <w:pPr>
        <w:widowControl/>
        <w:ind w:left="709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Consiste</w:t>
      </w:r>
      <w:r w:rsidR="00F5653E" w:rsidRPr="00DF5F79">
        <w:rPr>
          <w:rFonts w:ascii="Arial" w:hAnsi="Arial" w:cs="Arial"/>
        </w:rPr>
        <w:t>ix</w:t>
      </w:r>
      <w:r w:rsidRPr="00DF5F79">
        <w:rPr>
          <w:rFonts w:ascii="Arial" w:hAnsi="Arial" w:cs="Arial"/>
        </w:rPr>
        <w:t xml:space="preserve"> en </w:t>
      </w:r>
      <w:r w:rsidR="00F5653E" w:rsidRPr="00DF5F79">
        <w:rPr>
          <w:rFonts w:ascii="Arial" w:hAnsi="Arial" w:cs="Arial"/>
        </w:rPr>
        <w:t>emplaçar</w:t>
      </w:r>
      <w:r w:rsidRPr="00DF5F79">
        <w:rPr>
          <w:rFonts w:ascii="Arial" w:hAnsi="Arial" w:cs="Arial"/>
        </w:rPr>
        <w:t xml:space="preserve"> la bobina fi</w:t>
      </w:r>
      <w:r w:rsidR="00F5653E" w:rsidRPr="00DF5F79">
        <w:rPr>
          <w:rFonts w:ascii="Arial" w:hAnsi="Arial" w:cs="Arial"/>
        </w:rPr>
        <w:t>x</w:t>
      </w:r>
      <w:r w:rsidRPr="00DF5F79">
        <w:rPr>
          <w:rFonts w:ascii="Arial" w:hAnsi="Arial" w:cs="Arial"/>
        </w:rPr>
        <w:t>a</w:t>
      </w:r>
      <w:r w:rsidR="00F5653E" w:rsidRPr="00DF5F79">
        <w:rPr>
          <w:rFonts w:ascii="Arial" w:hAnsi="Arial" w:cs="Arial"/>
        </w:rPr>
        <w:t xml:space="preserve"> en un dels extrems del cable, tirar a mà</w:t>
      </w:r>
      <w:r w:rsidRPr="00DF5F79">
        <w:rPr>
          <w:rFonts w:ascii="Arial" w:hAnsi="Arial" w:cs="Arial"/>
        </w:rPr>
        <w:t xml:space="preserve"> de</w:t>
      </w:r>
      <w:r w:rsidR="00F5653E" w:rsidRPr="00DF5F79">
        <w:rPr>
          <w:rFonts w:ascii="Arial" w:hAnsi="Arial" w:cs="Arial"/>
        </w:rPr>
        <w:t xml:space="preserve"> l’extrem del </w:t>
      </w:r>
      <w:r w:rsidRPr="00DF5F79">
        <w:rPr>
          <w:rFonts w:ascii="Arial" w:hAnsi="Arial" w:cs="Arial"/>
        </w:rPr>
        <w:t xml:space="preserve">cable </w:t>
      </w:r>
      <w:r w:rsidR="00F5653E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</w:t>
      </w:r>
      <w:r w:rsidR="00F5653E" w:rsidRPr="00DF5F79">
        <w:rPr>
          <w:rFonts w:ascii="Arial" w:hAnsi="Arial" w:cs="Arial"/>
        </w:rPr>
        <w:t>dipositar-lo</w:t>
      </w:r>
      <w:r w:rsidRPr="00DF5F79">
        <w:rPr>
          <w:rFonts w:ascii="Arial" w:hAnsi="Arial" w:cs="Arial"/>
        </w:rPr>
        <w:t xml:space="preserve"> sobre </w:t>
      </w:r>
      <w:r w:rsidR="00F5653E" w:rsidRPr="00DF5F79">
        <w:rPr>
          <w:rFonts w:ascii="Arial" w:hAnsi="Arial" w:cs="Arial"/>
        </w:rPr>
        <w:t xml:space="preserve">corrons disposats al llarg de la seva trajectòria. Per </w:t>
      </w:r>
      <w:r w:rsidR="00130298" w:rsidRPr="00DF5F79">
        <w:rPr>
          <w:rFonts w:ascii="Arial" w:hAnsi="Arial" w:cs="Arial"/>
        </w:rPr>
        <w:t xml:space="preserve">a </w:t>
      </w:r>
      <w:r w:rsidRPr="00DF5F79">
        <w:rPr>
          <w:rFonts w:ascii="Arial" w:hAnsi="Arial" w:cs="Arial"/>
        </w:rPr>
        <w:t xml:space="preserve">repartir </w:t>
      </w:r>
      <w:r w:rsidR="00130298" w:rsidRPr="00DF5F79">
        <w:rPr>
          <w:rFonts w:ascii="Arial" w:hAnsi="Arial" w:cs="Arial"/>
        </w:rPr>
        <w:t xml:space="preserve">l’esforç d’estesa, es distribueix personal en nombre mínim </w:t>
      </w:r>
      <w:proofErr w:type="spellStart"/>
      <w:r w:rsidR="00130298" w:rsidRPr="00DF5F79">
        <w:rPr>
          <w:rFonts w:ascii="Arial" w:hAnsi="Arial" w:cs="Arial"/>
        </w:rPr>
        <w:t>d’ú</w:t>
      </w:r>
      <w:proofErr w:type="spellEnd"/>
      <w:r w:rsidR="00130298" w:rsidRPr="00DF5F79">
        <w:rPr>
          <w:rFonts w:ascii="Arial" w:hAnsi="Arial" w:cs="Arial"/>
        </w:rPr>
        <w:t xml:space="preserve"> per cada</w:t>
      </w:r>
      <w:r w:rsidRPr="00DF5F79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100 m"/>
        </w:smartTagPr>
        <w:r w:rsidRPr="00DF5F79">
          <w:rPr>
            <w:rFonts w:ascii="Arial" w:hAnsi="Arial" w:cs="Arial"/>
          </w:rPr>
          <w:t>100 m</w:t>
        </w:r>
      </w:smartTag>
      <w:r w:rsidR="003C6B0D" w:rsidRPr="00DF5F79">
        <w:rPr>
          <w:rFonts w:ascii="Arial" w:hAnsi="Arial" w:cs="Arial"/>
        </w:rPr>
        <w:t xml:space="preserve">, </w:t>
      </w:r>
      <w:r w:rsidRPr="00DF5F79">
        <w:rPr>
          <w:rFonts w:ascii="Arial" w:hAnsi="Arial" w:cs="Arial"/>
        </w:rPr>
        <w:t xml:space="preserve">que </w:t>
      </w:r>
      <w:r w:rsidR="00130298" w:rsidRPr="00DF5F79">
        <w:rPr>
          <w:rFonts w:ascii="Arial" w:hAnsi="Arial" w:cs="Arial"/>
        </w:rPr>
        <w:t>ha d’anar ajudant a què el cable corri. La pun</w:t>
      </w:r>
      <w:r w:rsidRPr="00DF5F79">
        <w:rPr>
          <w:rFonts w:ascii="Arial" w:hAnsi="Arial" w:cs="Arial"/>
        </w:rPr>
        <w:t xml:space="preserve">ta del cable la </w:t>
      </w:r>
      <w:r w:rsidR="00130298" w:rsidRPr="00DF5F79">
        <w:rPr>
          <w:rFonts w:ascii="Arial" w:hAnsi="Arial" w:cs="Arial"/>
        </w:rPr>
        <w:t>transporten</w:t>
      </w:r>
      <w:r w:rsidRPr="00DF5F79">
        <w:rPr>
          <w:rFonts w:ascii="Arial" w:hAnsi="Arial" w:cs="Arial"/>
        </w:rPr>
        <w:t xml:space="preserve"> 1 ó 2 </w:t>
      </w:r>
      <w:r w:rsidR="00130298" w:rsidRPr="00DF5F79">
        <w:rPr>
          <w:rFonts w:ascii="Arial" w:hAnsi="Arial" w:cs="Arial"/>
        </w:rPr>
        <w:t>persones</w:t>
      </w:r>
      <w:r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La f</w:t>
      </w:r>
      <w:r w:rsidR="003C6B0D" w:rsidRPr="00DF5F79">
        <w:rPr>
          <w:rFonts w:ascii="Arial" w:hAnsi="Arial" w:cs="Arial"/>
        </w:rPr>
        <w:t xml:space="preserve">orça ha de ser </w:t>
      </w:r>
      <w:r w:rsidRPr="00DF5F79">
        <w:rPr>
          <w:rFonts w:ascii="Arial" w:hAnsi="Arial" w:cs="Arial"/>
        </w:rPr>
        <w:t>aplicada a la sobrec</w:t>
      </w:r>
      <w:r w:rsidR="003C6B0D" w:rsidRPr="00DF5F79">
        <w:rPr>
          <w:rFonts w:ascii="Arial" w:hAnsi="Arial" w:cs="Arial"/>
        </w:rPr>
        <w:t xml:space="preserve">oberta i sense elements de pressió mecànics o sigui, tan sols amb les mans. </w:t>
      </w: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Una </w:t>
      </w:r>
      <w:r w:rsidR="00075265" w:rsidRPr="00DF5F79">
        <w:rPr>
          <w:rFonts w:ascii="Arial" w:hAnsi="Arial" w:cs="Arial"/>
        </w:rPr>
        <w:t>vegada està tot</w:t>
      </w:r>
      <w:r w:rsidRPr="00DF5F79">
        <w:rPr>
          <w:rFonts w:ascii="Arial" w:hAnsi="Arial" w:cs="Arial"/>
        </w:rPr>
        <w:t xml:space="preserve"> el cable situa</w:t>
      </w:r>
      <w:r w:rsidR="00075265" w:rsidRPr="00DF5F79">
        <w:rPr>
          <w:rFonts w:ascii="Arial" w:hAnsi="Arial" w:cs="Arial"/>
        </w:rPr>
        <w:t>t</w:t>
      </w:r>
      <w:r w:rsidRPr="00DF5F79">
        <w:rPr>
          <w:rFonts w:ascii="Arial" w:hAnsi="Arial" w:cs="Arial"/>
        </w:rPr>
        <w:t xml:space="preserve"> sobre los</w:t>
      </w:r>
      <w:r w:rsidR="00075265" w:rsidRPr="00DF5F79">
        <w:rPr>
          <w:rFonts w:ascii="Arial" w:hAnsi="Arial" w:cs="Arial"/>
        </w:rPr>
        <w:t xml:space="preserve"> corrons, un equip</w:t>
      </w:r>
      <w:r w:rsidRPr="00DF5F79">
        <w:rPr>
          <w:rFonts w:ascii="Arial" w:hAnsi="Arial" w:cs="Arial"/>
        </w:rPr>
        <w:t xml:space="preserve"> de 3 </w:t>
      </w:r>
      <w:r w:rsidR="00075265" w:rsidRPr="00DF5F79">
        <w:rPr>
          <w:rFonts w:ascii="Arial" w:hAnsi="Arial" w:cs="Arial"/>
        </w:rPr>
        <w:t>persones</w:t>
      </w:r>
      <w:r w:rsidRPr="00DF5F79">
        <w:rPr>
          <w:rFonts w:ascii="Arial" w:hAnsi="Arial" w:cs="Arial"/>
        </w:rPr>
        <w:t xml:space="preserve"> </w:t>
      </w:r>
      <w:r w:rsidR="00075265" w:rsidRPr="00DF5F79">
        <w:rPr>
          <w:rFonts w:ascii="Arial" w:hAnsi="Arial" w:cs="Arial"/>
        </w:rPr>
        <w:t xml:space="preserve">el baixa fins a la seva posició definitiva. </w:t>
      </w: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El cable </w:t>
      </w:r>
      <w:r w:rsidR="00F15A63" w:rsidRPr="00DF5F79">
        <w:rPr>
          <w:rFonts w:ascii="Arial" w:hAnsi="Arial" w:cs="Arial"/>
        </w:rPr>
        <w:t>anirà</w:t>
      </w:r>
      <w:r w:rsidRPr="00DF5F79">
        <w:rPr>
          <w:rFonts w:ascii="Arial" w:hAnsi="Arial" w:cs="Arial"/>
        </w:rPr>
        <w:t xml:space="preserve"> serpente</w:t>
      </w:r>
      <w:r w:rsidR="00F15A63" w:rsidRPr="00DF5F79">
        <w:rPr>
          <w:rFonts w:ascii="Arial" w:hAnsi="Arial" w:cs="Arial"/>
        </w:rPr>
        <w:t xml:space="preserve">jant </w:t>
      </w:r>
      <w:r w:rsidRPr="00DF5F79">
        <w:rPr>
          <w:rFonts w:ascii="Arial" w:hAnsi="Arial" w:cs="Arial"/>
        </w:rPr>
        <w:t xml:space="preserve">de forma que </w:t>
      </w:r>
      <w:r w:rsidR="00F15A63" w:rsidRPr="00DF5F79">
        <w:rPr>
          <w:rFonts w:ascii="Arial" w:hAnsi="Arial" w:cs="Arial"/>
        </w:rPr>
        <w:t>admeti</w:t>
      </w:r>
      <w:r w:rsidRPr="00DF5F79">
        <w:rPr>
          <w:rFonts w:ascii="Arial" w:hAnsi="Arial" w:cs="Arial"/>
        </w:rPr>
        <w:t xml:space="preserve"> un te</w:t>
      </w:r>
      <w:r w:rsidR="00F15A63" w:rsidRPr="00DF5F79">
        <w:rPr>
          <w:rFonts w:ascii="Arial" w:hAnsi="Arial" w:cs="Arial"/>
        </w:rPr>
        <w:t xml:space="preserve">sat </w:t>
      </w:r>
      <w:r w:rsidRPr="00DF5F79">
        <w:rPr>
          <w:rFonts w:ascii="Arial" w:hAnsi="Arial" w:cs="Arial"/>
        </w:rPr>
        <w:t>final p</w:t>
      </w:r>
      <w:r w:rsidR="00F15A63" w:rsidRPr="00DF5F79">
        <w:rPr>
          <w:rFonts w:ascii="Arial" w:hAnsi="Arial" w:cs="Arial"/>
        </w:rPr>
        <w:t>er l’assentament del terreny</w:t>
      </w:r>
      <w:r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9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</w:t>
      </w:r>
      <w:r w:rsidR="00F15A63" w:rsidRPr="00DF5F79">
        <w:rPr>
          <w:rFonts w:ascii="Arial" w:hAnsi="Arial" w:cs="Arial"/>
        </w:rPr>
        <w:t>er a la coordinació de l’equip, es requereixen un o dos capatassos (</w:t>
      </w:r>
      <w:r w:rsidRPr="00DF5F79">
        <w:rPr>
          <w:rFonts w:ascii="Arial" w:hAnsi="Arial" w:cs="Arial"/>
        </w:rPr>
        <w:t>depen</w:t>
      </w:r>
      <w:r w:rsidR="00F15A63" w:rsidRPr="00DF5F79">
        <w:rPr>
          <w:rFonts w:ascii="Arial" w:hAnsi="Arial" w:cs="Arial"/>
        </w:rPr>
        <w:t>ent de la topografia del recorregut</w:t>
      </w:r>
      <w:r w:rsidRPr="00DF5F79">
        <w:rPr>
          <w:rFonts w:ascii="Arial" w:hAnsi="Arial" w:cs="Arial"/>
        </w:rPr>
        <w:t xml:space="preserve"> del cable) </w:t>
      </w:r>
      <w:r w:rsidR="00F15A63" w:rsidRPr="00DF5F79">
        <w:rPr>
          <w:rFonts w:ascii="Arial" w:hAnsi="Arial" w:cs="Arial"/>
        </w:rPr>
        <w:t>i un mitjà per transmetre senyals primaris</w:t>
      </w:r>
      <w:r w:rsidRPr="00DF5F79">
        <w:rPr>
          <w:rFonts w:ascii="Arial" w:hAnsi="Arial" w:cs="Arial"/>
        </w:rPr>
        <w:t xml:space="preserve"> (</w:t>
      </w:r>
      <w:r w:rsidR="0082783A" w:rsidRPr="00DF5F79">
        <w:rPr>
          <w:rFonts w:ascii="Arial" w:hAnsi="Arial" w:cs="Arial"/>
        </w:rPr>
        <w:t>xiulet</w:t>
      </w:r>
      <w:r w:rsidRPr="00DF5F79">
        <w:rPr>
          <w:rFonts w:ascii="Arial" w:hAnsi="Arial" w:cs="Arial"/>
        </w:rPr>
        <w:t>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DC692E">
      <w:pPr>
        <w:keepNext/>
        <w:widowControl/>
        <w:numPr>
          <w:ilvl w:val="2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DF5F79">
        <w:rPr>
          <w:rFonts w:ascii="Arial" w:hAnsi="Arial" w:cs="Arial"/>
          <w:b/>
          <w:bCs/>
        </w:rPr>
        <w:t xml:space="preserve">AMB RASA </w:t>
      </w:r>
      <w:r w:rsidR="00F01365" w:rsidRPr="00DF5F79">
        <w:rPr>
          <w:rFonts w:ascii="Arial" w:hAnsi="Arial" w:cs="Arial"/>
          <w:b/>
          <w:bCs/>
        </w:rPr>
        <w:t xml:space="preserve">TAPADA </w:t>
      </w:r>
      <w:r w:rsidRPr="00DF5F79">
        <w:rPr>
          <w:rFonts w:ascii="Arial" w:hAnsi="Arial" w:cs="Arial"/>
          <w:b/>
          <w:bCs/>
        </w:rPr>
        <w:t>CONTENINT TUB GUIA</w:t>
      </w:r>
    </w:p>
    <w:p w:rsidR="00F01365" w:rsidRPr="00DF5F79" w:rsidRDefault="004E62E8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Aquest procediment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 xml:space="preserve">es </w:t>
      </w:r>
      <w:r w:rsidR="004F0CDC" w:rsidRPr="00DF5F79">
        <w:rPr>
          <w:rFonts w:ascii="Arial" w:hAnsi="Arial" w:cs="Arial"/>
        </w:rPr>
        <w:t>farà</w:t>
      </w:r>
      <w:r w:rsidRPr="00DF5F79">
        <w:rPr>
          <w:rFonts w:ascii="Arial" w:hAnsi="Arial" w:cs="Arial"/>
        </w:rPr>
        <w:t xml:space="preserve"> únicament en aquells c</w:t>
      </w:r>
      <w:r w:rsidR="00F01365" w:rsidRPr="00DF5F79">
        <w:rPr>
          <w:rFonts w:ascii="Arial" w:hAnsi="Arial" w:cs="Arial"/>
        </w:rPr>
        <w:t xml:space="preserve">asos </w:t>
      </w:r>
      <w:r w:rsidRPr="00DF5F79">
        <w:rPr>
          <w:rFonts w:ascii="Arial" w:hAnsi="Arial" w:cs="Arial"/>
        </w:rPr>
        <w:t xml:space="preserve">on la rasa transcorri per vies públiques d’accés i per tant, es requereixi del seu ràpid tapat. </w:t>
      </w: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</w:p>
    <w:p w:rsidR="00F01365" w:rsidRPr="00DF5F79" w:rsidRDefault="00E374D7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Es deixen cales de profunditat i superfície suficient</w:t>
      </w:r>
      <w:r w:rsidR="00F01365" w:rsidRPr="00DF5F79">
        <w:rPr>
          <w:rFonts w:ascii="Arial" w:hAnsi="Arial" w:cs="Arial"/>
        </w:rPr>
        <w:t xml:space="preserve"> (de 2 m² aproxima</w:t>
      </w:r>
      <w:r w:rsidRPr="00DF5F79">
        <w:rPr>
          <w:rFonts w:ascii="Arial" w:hAnsi="Arial" w:cs="Arial"/>
        </w:rPr>
        <w:t>des</w:t>
      </w:r>
      <w:r w:rsidR="00F01365" w:rsidRPr="00DF5F79">
        <w:rPr>
          <w:rFonts w:ascii="Arial" w:hAnsi="Arial" w:cs="Arial"/>
        </w:rPr>
        <w:t>) p</w:t>
      </w:r>
      <w:r w:rsidRPr="00DF5F79">
        <w:rPr>
          <w:rFonts w:ascii="Arial" w:hAnsi="Arial" w:cs="Arial"/>
        </w:rPr>
        <w:t>er</w:t>
      </w:r>
      <w:r w:rsidR="00F01365" w:rsidRPr="00DF5F79">
        <w:rPr>
          <w:rFonts w:ascii="Arial" w:hAnsi="Arial" w:cs="Arial"/>
        </w:rPr>
        <w:t xml:space="preserve"> facilitar el guia</w:t>
      </w:r>
      <w:r w:rsidRPr="00DF5F79">
        <w:rPr>
          <w:rFonts w:ascii="Arial" w:hAnsi="Arial" w:cs="Arial"/>
        </w:rPr>
        <w:t>t</w:t>
      </w:r>
      <w:r w:rsidR="00F01365" w:rsidRPr="00DF5F79">
        <w:rPr>
          <w:rFonts w:ascii="Arial" w:hAnsi="Arial" w:cs="Arial"/>
        </w:rPr>
        <w:t xml:space="preserve"> (des</w:t>
      </w:r>
      <w:r w:rsidRPr="00DF5F79">
        <w:rPr>
          <w:rFonts w:ascii="Arial" w:hAnsi="Arial" w:cs="Arial"/>
        </w:rPr>
        <w:t xml:space="preserve"> d</w:t>
      </w:r>
      <w:r w:rsidR="00F01365" w:rsidRPr="00DF5F79">
        <w:rPr>
          <w:rFonts w:ascii="Arial" w:hAnsi="Arial" w:cs="Arial"/>
        </w:rPr>
        <w:t xml:space="preserve">e la cota origen) </w:t>
      </w:r>
      <w:r w:rsidRPr="00DF5F79">
        <w:rPr>
          <w:rFonts w:ascii="Arial" w:hAnsi="Arial" w:cs="Arial"/>
        </w:rPr>
        <w:t xml:space="preserve">i l’estiratge ( des de la cota destí). </w:t>
      </w: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</w:p>
    <w:p w:rsidR="00F01365" w:rsidRPr="00DF5F79" w:rsidRDefault="00B83B10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Aquestes estaran situades a un</w:t>
      </w:r>
      <w:r w:rsidR="00F01365" w:rsidRPr="00DF5F79">
        <w:rPr>
          <w:rFonts w:ascii="Arial" w:hAnsi="Arial" w:cs="Arial"/>
        </w:rPr>
        <w:t>s 50 m de dist</w:t>
      </w:r>
      <w:r w:rsidRPr="00DF5F79">
        <w:rPr>
          <w:rFonts w:ascii="Arial" w:hAnsi="Arial" w:cs="Arial"/>
        </w:rPr>
        <w:t>à</w:t>
      </w:r>
      <w:r w:rsidR="00F01365" w:rsidRPr="00DF5F79">
        <w:rPr>
          <w:rFonts w:ascii="Arial" w:hAnsi="Arial" w:cs="Arial"/>
        </w:rPr>
        <w:t>ncia entre sí. Entre l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>s c</w:t>
      </w:r>
      <w:r w:rsidRPr="00DF5F79">
        <w:rPr>
          <w:rFonts w:ascii="Arial" w:hAnsi="Arial" w:cs="Arial"/>
        </w:rPr>
        <w:t xml:space="preserve">ales haurà un tub guia de superfície llisa </w:t>
      </w:r>
      <w:r w:rsidR="00F01365" w:rsidRPr="00DF5F79">
        <w:rPr>
          <w:rFonts w:ascii="Arial" w:hAnsi="Arial" w:cs="Arial"/>
        </w:rPr>
        <w:t xml:space="preserve">de Ø 80 mm </w:t>
      </w:r>
      <w:r w:rsidRPr="00DF5F79">
        <w:rPr>
          <w:rFonts w:ascii="Arial" w:hAnsi="Arial" w:cs="Arial"/>
        </w:rPr>
        <w:t>i</w:t>
      </w:r>
      <w:r w:rsidR="00F01365" w:rsidRPr="00DF5F79">
        <w:rPr>
          <w:rFonts w:ascii="Arial" w:hAnsi="Arial" w:cs="Arial"/>
        </w:rPr>
        <w:t xml:space="preserve"> de </w:t>
      </w:r>
      <w:r w:rsidRPr="00DF5F79">
        <w:rPr>
          <w:rFonts w:ascii="Arial" w:hAnsi="Arial" w:cs="Arial"/>
        </w:rPr>
        <w:t>resistència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mecànica</w:t>
      </w:r>
      <w:r w:rsidR="00F01365" w:rsidRPr="00DF5F79">
        <w:rPr>
          <w:rFonts w:ascii="Arial" w:hAnsi="Arial" w:cs="Arial"/>
        </w:rPr>
        <w:t xml:space="preserve"> que aguant</w:t>
      </w:r>
      <w:r w:rsidRPr="00DF5F79">
        <w:rPr>
          <w:rFonts w:ascii="Arial" w:hAnsi="Arial" w:cs="Arial"/>
        </w:rPr>
        <w:t>i el pes de les terres sense deteriorar-</w:t>
      </w:r>
      <w:r w:rsidR="00F01365" w:rsidRPr="00DF5F79">
        <w:rPr>
          <w:rFonts w:ascii="Arial" w:hAnsi="Arial" w:cs="Arial"/>
        </w:rPr>
        <w:t>se. P</w:t>
      </w:r>
      <w:r w:rsidR="001B55EF" w:rsidRPr="00DF5F79">
        <w:rPr>
          <w:rFonts w:ascii="Arial" w:hAnsi="Arial" w:cs="Arial"/>
        </w:rPr>
        <w:t xml:space="preserve">er l’interior del tub s’instal·larà una guia d’acer o corda de niló, la qual una vegada lligada </w:t>
      </w:r>
      <w:r w:rsidR="00F01365" w:rsidRPr="00DF5F79">
        <w:rPr>
          <w:rFonts w:ascii="Arial" w:hAnsi="Arial" w:cs="Arial"/>
        </w:rPr>
        <w:t xml:space="preserve">la punta del cable en </w:t>
      </w:r>
      <w:r w:rsidR="001B55EF" w:rsidRPr="00DF5F79">
        <w:rPr>
          <w:rFonts w:ascii="Arial" w:hAnsi="Arial" w:cs="Arial"/>
        </w:rPr>
        <w:t xml:space="preserve">el </w:t>
      </w:r>
      <w:r w:rsidR="00F01365" w:rsidRPr="00DF5F79">
        <w:rPr>
          <w:rFonts w:ascii="Arial" w:hAnsi="Arial" w:cs="Arial"/>
        </w:rPr>
        <w:t>s</w:t>
      </w:r>
      <w:r w:rsidR="001B55EF"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>u e</w:t>
      </w:r>
      <w:r w:rsidR="001B55EF" w:rsidRPr="00DF5F79">
        <w:rPr>
          <w:rFonts w:ascii="Arial" w:hAnsi="Arial" w:cs="Arial"/>
        </w:rPr>
        <w:t>xtrem</w:t>
      </w:r>
      <w:r w:rsidR="00F01365" w:rsidRPr="00DF5F79">
        <w:rPr>
          <w:rFonts w:ascii="Arial" w:hAnsi="Arial" w:cs="Arial"/>
        </w:rPr>
        <w:t xml:space="preserve"> </w:t>
      </w:r>
      <w:r w:rsidR="001B55EF" w:rsidRPr="00DF5F79">
        <w:rPr>
          <w:rFonts w:ascii="Arial" w:hAnsi="Arial" w:cs="Arial"/>
        </w:rPr>
        <w:t>servirà</w:t>
      </w:r>
      <w:r w:rsidR="00F01365" w:rsidRPr="00DF5F79">
        <w:rPr>
          <w:rFonts w:ascii="Arial" w:hAnsi="Arial" w:cs="Arial"/>
        </w:rPr>
        <w:t xml:space="preserve"> p</w:t>
      </w:r>
      <w:r w:rsidR="001B55EF" w:rsidRPr="00DF5F79">
        <w:rPr>
          <w:rFonts w:ascii="Arial" w:hAnsi="Arial" w:cs="Arial"/>
        </w:rPr>
        <w:t>er a la seva introducció a l’interior del tub</w:t>
      </w:r>
      <w:r w:rsidR="00F01365"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</w:t>
      </w:r>
      <w:r w:rsidR="001B55EF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s </w:t>
      </w:r>
      <w:r w:rsidR="001B55EF" w:rsidRPr="00DF5F79">
        <w:rPr>
          <w:rFonts w:ascii="Arial" w:hAnsi="Arial" w:cs="Arial"/>
        </w:rPr>
        <w:t>boques</w:t>
      </w:r>
      <w:r w:rsidRPr="00DF5F79">
        <w:rPr>
          <w:rFonts w:ascii="Arial" w:hAnsi="Arial" w:cs="Arial"/>
        </w:rPr>
        <w:t xml:space="preserve"> de</w:t>
      </w:r>
      <w:r w:rsidR="001B55EF" w:rsidRPr="00DF5F79">
        <w:rPr>
          <w:rFonts w:ascii="Arial" w:hAnsi="Arial" w:cs="Arial"/>
        </w:rPr>
        <w:t xml:space="preserve">ls tubs es taparan amb un plàstic o drap a fi i efecte que no entrin cossos estranys a l’interior del tub. </w:t>
      </w: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La </w:t>
      </w:r>
      <w:r w:rsidR="0076565C" w:rsidRPr="00DF5F79">
        <w:rPr>
          <w:rFonts w:ascii="Arial" w:hAnsi="Arial" w:cs="Arial"/>
        </w:rPr>
        <w:t>previsió</w:t>
      </w:r>
      <w:r w:rsidRPr="00DF5F79">
        <w:rPr>
          <w:rFonts w:ascii="Arial" w:hAnsi="Arial" w:cs="Arial"/>
        </w:rPr>
        <w:t xml:space="preserve"> del personal </w:t>
      </w:r>
      <w:r w:rsidR="0076565C" w:rsidRPr="00DF5F79">
        <w:rPr>
          <w:rFonts w:ascii="Arial" w:hAnsi="Arial" w:cs="Arial"/>
        </w:rPr>
        <w:t>serà</w:t>
      </w:r>
      <w:r w:rsidRPr="00DF5F79">
        <w:rPr>
          <w:rFonts w:ascii="Arial" w:hAnsi="Arial" w:cs="Arial"/>
        </w:rPr>
        <w:t xml:space="preserve"> d</w:t>
      </w:r>
      <w:r w:rsidR="0076565C" w:rsidRPr="00DF5F79">
        <w:rPr>
          <w:rFonts w:ascii="Arial" w:hAnsi="Arial" w:cs="Arial"/>
        </w:rPr>
        <w:t>’un a la bobina, dos al guiat del cable a la cala d’introducció (inici</w:t>
      </w:r>
      <w:r w:rsidRPr="00DF5F79">
        <w:rPr>
          <w:rFonts w:ascii="Arial" w:hAnsi="Arial" w:cs="Arial"/>
        </w:rPr>
        <w:t xml:space="preserve">), dos o tres </w:t>
      </w:r>
      <w:r w:rsidR="0076565C" w:rsidRPr="00DF5F79">
        <w:rPr>
          <w:rFonts w:ascii="Arial" w:hAnsi="Arial" w:cs="Arial"/>
        </w:rPr>
        <w:t xml:space="preserve">a la cala destí i un capatàs per a la coordinació de l’equip. </w:t>
      </w: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ind w:left="7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La f</w:t>
      </w:r>
      <w:r w:rsidR="003048B8" w:rsidRPr="00DF5F79">
        <w:rPr>
          <w:rFonts w:ascii="Arial" w:hAnsi="Arial" w:cs="Arial"/>
        </w:rPr>
        <w:t>orça haurà d’aplicar-se sobre la coberta i sense elements de tracció mecànics, és a dir, tan sols amb les mans</w:t>
      </w:r>
      <w:r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MODALI</w:t>
      </w:r>
      <w:r w:rsidR="00261AD1" w:rsidRPr="00DF5F79">
        <w:rPr>
          <w:rFonts w:ascii="Arial" w:hAnsi="Arial" w:cs="Arial"/>
          <w:b/>
          <w:bCs/>
          <w:u w:val="double"/>
        </w:rPr>
        <w:t>TATS D’ESTESA</w:t>
      </w:r>
    </w:p>
    <w:p w:rsidR="00F01365" w:rsidRPr="00DF5F79" w:rsidRDefault="005A04C3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Sol·licitar</w:t>
      </w:r>
      <w:r w:rsidR="00F01365" w:rsidRPr="00DF5F79">
        <w:rPr>
          <w:rFonts w:ascii="Arial" w:hAnsi="Arial" w:cs="Arial"/>
        </w:rPr>
        <w:t xml:space="preserve"> al CAT, </w:t>
      </w:r>
      <w:r w:rsidRPr="00DF5F79">
        <w:rPr>
          <w:rFonts w:ascii="Arial" w:hAnsi="Arial" w:cs="Arial"/>
        </w:rPr>
        <w:t>com a mínim amb tres dies d’antelació, les bobines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 a l’estesa.</w:t>
      </w:r>
      <w:r w:rsidR="00F01365" w:rsidRPr="00DF5F79">
        <w:rPr>
          <w:rFonts w:ascii="Arial" w:hAnsi="Arial" w:cs="Arial"/>
        </w:rPr>
        <w:t xml:space="preserve">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</w:t>
      </w:r>
      <w:r w:rsidR="00F01365" w:rsidRPr="00DF5F79">
        <w:rPr>
          <w:rFonts w:ascii="Arial" w:hAnsi="Arial" w:cs="Arial"/>
        </w:rPr>
        <w:t xml:space="preserve">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Inspeccionar la </w:t>
      </w:r>
      <w:r w:rsidR="005A04C3" w:rsidRPr="00DF5F79">
        <w:rPr>
          <w:rFonts w:ascii="Arial" w:hAnsi="Arial" w:cs="Arial"/>
        </w:rPr>
        <w:t>rasa i</w:t>
      </w:r>
      <w:r w:rsidRPr="00DF5F79">
        <w:rPr>
          <w:rFonts w:ascii="Arial" w:hAnsi="Arial" w:cs="Arial"/>
        </w:rPr>
        <w:t xml:space="preserve"> eliminar del tra</w:t>
      </w:r>
      <w:r w:rsidR="005A04C3" w:rsidRPr="00DF5F79">
        <w:rPr>
          <w:rFonts w:ascii="Arial" w:hAnsi="Arial" w:cs="Arial"/>
        </w:rPr>
        <w:t>çat</w:t>
      </w:r>
      <w:r w:rsidRPr="00DF5F79">
        <w:rPr>
          <w:rFonts w:ascii="Arial" w:hAnsi="Arial" w:cs="Arial"/>
        </w:rPr>
        <w:t xml:space="preserve"> del cable </w:t>
      </w:r>
      <w:r w:rsidR="005A04C3" w:rsidRPr="00DF5F79">
        <w:rPr>
          <w:rFonts w:ascii="Arial" w:hAnsi="Arial" w:cs="Arial"/>
        </w:rPr>
        <w:t>els sòlids de més d</w:t>
      </w:r>
      <w:r w:rsidRPr="00DF5F79">
        <w:rPr>
          <w:rFonts w:ascii="Arial" w:hAnsi="Arial" w:cs="Arial"/>
        </w:rPr>
        <w:t xml:space="preserve">e 20 mm de </w:t>
      </w:r>
      <w:r w:rsidR="005A04C3" w:rsidRPr="00DF5F79">
        <w:rPr>
          <w:rFonts w:ascii="Arial" w:hAnsi="Arial" w:cs="Arial"/>
        </w:rPr>
        <w:t>diàmetre</w:t>
      </w:r>
      <w:r w:rsidRPr="00DF5F79">
        <w:rPr>
          <w:rFonts w:ascii="Arial" w:hAnsi="Arial" w:cs="Arial"/>
        </w:rPr>
        <w:t xml:space="preserve">. </w:t>
      </w:r>
      <w:r w:rsidR="00D04327" w:rsidRPr="00DF5F79">
        <w:rPr>
          <w:rFonts w:ascii="Arial" w:hAnsi="Arial" w:cs="Arial"/>
        </w:rPr>
        <w:t>Deixar</w:t>
      </w:r>
      <w:r w:rsidRPr="00DF5F79">
        <w:rPr>
          <w:rFonts w:ascii="Arial" w:hAnsi="Arial" w:cs="Arial"/>
        </w:rPr>
        <w:t xml:space="preserve"> </w:t>
      </w:r>
      <w:r w:rsidR="00D04327" w:rsidRPr="00DF5F79">
        <w:rPr>
          <w:rFonts w:ascii="Arial" w:hAnsi="Arial" w:cs="Arial"/>
        </w:rPr>
        <w:t>els passos</w:t>
      </w:r>
      <w:r w:rsidRPr="00DF5F79">
        <w:rPr>
          <w:rFonts w:ascii="Arial" w:hAnsi="Arial" w:cs="Arial"/>
        </w:rPr>
        <w:t xml:space="preserve"> de servi</w:t>
      </w:r>
      <w:r w:rsidR="00D04327" w:rsidRPr="00DF5F79">
        <w:rPr>
          <w:rFonts w:ascii="Arial" w:hAnsi="Arial" w:cs="Arial"/>
        </w:rPr>
        <w:t xml:space="preserve">tud entubats i </w:t>
      </w:r>
      <w:proofErr w:type="spellStart"/>
      <w:r w:rsidR="00D04327" w:rsidRPr="00DF5F79">
        <w:rPr>
          <w:rFonts w:ascii="Arial" w:hAnsi="Arial" w:cs="Arial"/>
        </w:rPr>
        <w:t>passamurs</w:t>
      </w:r>
      <w:proofErr w:type="spellEnd"/>
      <w:r w:rsidR="00D04327" w:rsidRPr="00DF5F79">
        <w:rPr>
          <w:rFonts w:ascii="Arial" w:hAnsi="Arial" w:cs="Arial"/>
        </w:rPr>
        <w:t xml:space="preserve"> </w:t>
      </w:r>
      <w:r w:rsidR="00773874" w:rsidRPr="00DF5F79">
        <w:rPr>
          <w:rFonts w:ascii="Arial" w:hAnsi="Arial" w:cs="Arial"/>
        </w:rPr>
        <w:t>a</w:t>
      </w:r>
      <w:r w:rsidR="00D04327" w:rsidRPr="00DF5F79">
        <w:rPr>
          <w:rFonts w:ascii="Arial" w:hAnsi="Arial" w:cs="Arial"/>
        </w:rPr>
        <w:t xml:space="preserve"> les arquetes i casetes </w:t>
      </w:r>
      <w:r w:rsidR="00773874" w:rsidRPr="00DF5F79">
        <w:rPr>
          <w:rFonts w:ascii="Arial" w:hAnsi="Arial" w:cs="Arial"/>
        </w:rPr>
        <w:t xml:space="preserve">on </w:t>
      </w:r>
      <w:r w:rsidR="00D04327" w:rsidRPr="00DF5F79">
        <w:rPr>
          <w:rFonts w:ascii="Arial" w:hAnsi="Arial" w:cs="Arial"/>
        </w:rPr>
        <w:t>han de</w:t>
      </w:r>
      <w:r w:rsidRPr="00DF5F79">
        <w:rPr>
          <w:rFonts w:ascii="Arial" w:hAnsi="Arial" w:cs="Arial"/>
        </w:rPr>
        <w:t xml:space="preserve"> </w:t>
      </w:r>
      <w:r w:rsidR="004F0CDC" w:rsidRPr="00DF5F79">
        <w:rPr>
          <w:rFonts w:ascii="Arial" w:hAnsi="Arial" w:cs="Arial"/>
        </w:rPr>
        <w:t>fer</w:t>
      </w:r>
      <w:r w:rsidR="00D04327" w:rsidRPr="00DF5F79">
        <w:rPr>
          <w:rFonts w:ascii="Arial" w:hAnsi="Arial" w:cs="Arial"/>
        </w:rPr>
        <w:t>-se</w:t>
      </w:r>
      <w:r w:rsidRPr="00DF5F79">
        <w:rPr>
          <w:rFonts w:ascii="Arial" w:hAnsi="Arial" w:cs="Arial"/>
        </w:rPr>
        <w:t xml:space="preserve"> </w:t>
      </w:r>
      <w:r w:rsidR="00D04327" w:rsidRPr="00DF5F79">
        <w:rPr>
          <w:rFonts w:ascii="Arial" w:hAnsi="Arial" w:cs="Arial"/>
        </w:rPr>
        <w:t>empalmaments o connexions</w:t>
      </w:r>
      <w:r w:rsidRPr="00DF5F79">
        <w:rPr>
          <w:rFonts w:ascii="Arial" w:hAnsi="Arial" w:cs="Arial"/>
        </w:rPr>
        <w:t xml:space="preserve">. (A </w:t>
      </w:r>
      <w:r w:rsidR="00D04327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la </w:t>
      </w:r>
      <w:r w:rsidR="00D04327" w:rsidRPr="00DF5F79">
        <w:rPr>
          <w:rFonts w:ascii="Arial" w:hAnsi="Arial" w:cs="Arial"/>
        </w:rPr>
        <w:t>inspecció p</w:t>
      </w:r>
      <w:r w:rsidRPr="00DF5F79">
        <w:rPr>
          <w:rFonts w:ascii="Arial" w:hAnsi="Arial" w:cs="Arial"/>
        </w:rPr>
        <w:t xml:space="preserve">el CAT, </w:t>
      </w:r>
      <w:r w:rsidR="00D04327" w:rsidRPr="00DF5F79">
        <w:rPr>
          <w:rFonts w:ascii="Arial" w:hAnsi="Arial" w:cs="Arial"/>
        </w:rPr>
        <w:t xml:space="preserve">la resta per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Distribuir la primera capa de </w:t>
      </w:r>
      <w:r w:rsidR="00D04327" w:rsidRPr="00DF5F79">
        <w:rPr>
          <w:rFonts w:ascii="Arial" w:hAnsi="Arial" w:cs="Arial"/>
        </w:rPr>
        <w:t>sorra o terra garbellada d’un gruix</w:t>
      </w:r>
      <w:r w:rsidRPr="00DF5F79">
        <w:rPr>
          <w:rFonts w:ascii="Arial" w:hAnsi="Arial" w:cs="Arial"/>
        </w:rPr>
        <w:t xml:space="preserve"> de 100 mm, que </w:t>
      </w:r>
      <w:r w:rsidR="00D04327" w:rsidRPr="00DF5F79">
        <w:rPr>
          <w:rFonts w:ascii="Arial" w:hAnsi="Arial" w:cs="Arial"/>
        </w:rPr>
        <w:t>servirà</w:t>
      </w:r>
      <w:r w:rsidRPr="00DF5F79">
        <w:rPr>
          <w:rFonts w:ascii="Arial" w:hAnsi="Arial" w:cs="Arial"/>
        </w:rPr>
        <w:t xml:space="preserve"> de </w:t>
      </w:r>
      <w:r w:rsidR="00D04327" w:rsidRPr="00DF5F79">
        <w:rPr>
          <w:rFonts w:ascii="Arial" w:hAnsi="Arial" w:cs="Arial"/>
        </w:rPr>
        <w:t>jaç del cabl</w:t>
      </w:r>
      <w:r w:rsidRPr="00DF5F79">
        <w:rPr>
          <w:rFonts w:ascii="Arial" w:hAnsi="Arial" w:cs="Arial"/>
        </w:rPr>
        <w:t xml:space="preserve">e. (A </w:t>
      </w:r>
      <w:r w:rsidR="00D04327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D04327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773874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Mesurar</w:t>
      </w:r>
      <w:r w:rsidR="00F01365" w:rsidRPr="00DF5F79">
        <w:rPr>
          <w:rFonts w:ascii="Arial" w:hAnsi="Arial" w:cs="Arial"/>
        </w:rPr>
        <w:t xml:space="preserve">, </w:t>
      </w:r>
      <w:r w:rsidRPr="00DF5F79">
        <w:rPr>
          <w:rFonts w:ascii="Arial" w:hAnsi="Arial" w:cs="Arial"/>
        </w:rPr>
        <w:t>encara</w:t>
      </w:r>
      <w:r w:rsidR="00F01365" w:rsidRPr="00DF5F79">
        <w:rPr>
          <w:rFonts w:ascii="Arial" w:hAnsi="Arial" w:cs="Arial"/>
        </w:rPr>
        <w:t xml:space="preserve"> enro</w:t>
      </w:r>
      <w:r w:rsidRPr="00DF5F79">
        <w:rPr>
          <w:rFonts w:ascii="Arial" w:hAnsi="Arial" w:cs="Arial"/>
        </w:rPr>
        <w:t xml:space="preserve">tllat </w:t>
      </w:r>
      <w:r w:rsidR="00D32954" w:rsidRPr="00DF5F79">
        <w:rPr>
          <w:rFonts w:ascii="Arial" w:hAnsi="Arial" w:cs="Arial"/>
        </w:rPr>
        <w:t>a</w:t>
      </w:r>
      <w:r w:rsidR="00F01365" w:rsidRPr="00DF5F79">
        <w:rPr>
          <w:rFonts w:ascii="Arial" w:hAnsi="Arial" w:cs="Arial"/>
        </w:rPr>
        <w:t xml:space="preserve"> la bobina, </w:t>
      </w:r>
      <w:r w:rsidRPr="00DF5F79">
        <w:rPr>
          <w:rFonts w:ascii="Arial" w:hAnsi="Arial" w:cs="Arial"/>
        </w:rPr>
        <w:t xml:space="preserve">l’aïllament dels diferents pols del cable contra massa i entre ells seguir el procediment establert per als cables de força i comunicacions. Així mateix, comprovar la continuïtat. </w:t>
      </w:r>
      <w:r w:rsidR="00F01365" w:rsidRPr="00DF5F79">
        <w:rPr>
          <w:rFonts w:ascii="Arial" w:hAnsi="Arial" w:cs="Arial"/>
        </w:rPr>
        <w:t xml:space="preserve">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el</w:t>
      </w:r>
      <w:r w:rsidR="00F01365" w:rsidRPr="00DF5F79">
        <w:rPr>
          <w:rFonts w:ascii="Arial" w:hAnsi="Arial" w:cs="Arial"/>
        </w:rPr>
        <w:t xml:space="preserve"> CA</w:t>
      </w:r>
      <w:r w:rsidRPr="00DF5F79">
        <w:rPr>
          <w:rFonts w:ascii="Arial" w:hAnsi="Arial" w:cs="Arial"/>
        </w:rPr>
        <w:t>T previ</w:t>
      </w:r>
      <w:r w:rsidR="00F01365" w:rsidRPr="00DF5F79">
        <w:rPr>
          <w:rFonts w:ascii="Arial" w:hAnsi="Arial" w:cs="Arial"/>
        </w:rPr>
        <w:t xml:space="preserve"> av</w:t>
      </w:r>
      <w:r w:rsidRPr="00DF5F79">
        <w:rPr>
          <w:rFonts w:ascii="Arial" w:hAnsi="Arial" w:cs="Arial"/>
        </w:rPr>
        <w:t xml:space="preserve">ís </w:t>
      </w:r>
      <w:r w:rsidR="006019BE" w:rsidRPr="00DF5F79">
        <w:rPr>
          <w:rFonts w:ascii="Arial" w:hAnsi="Arial" w:cs="Arial"/>
        </w:rPr>
        <w:t>d l</w:t>
      </w:r>
      <w:r w:rsidRPr="00DF5F79">
        <w:rPr>
          <w:rFonts w:ascii="Arial" w:hAnsi="Arial" w:cs="Arial"/>
        </w:rPr>
        <w:t>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D32954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lastRenderedPageBreak/>
        <w:t>Comprovar</w:t>
      </w:r>
      <w:r w:rsidR="00F01365" w:rsidRPr="00DF5F79">
        <w:rPr>
          <w:rFonts w:ascii="Arial" w:hAnsi="Arial" w:cs="Arial"/>
        </w:rPr>
        <w:t xml:space="preserve"> el b</w:t>
      </w:r>
      <w:r w:rsidRPr="00DF5F79">
        <w:rPr>
          <w:rFonts w:ascii="Arial" w:hAnsi="Arial" w:cs="Arial"/>
        </w:rPr>
        <w:t>on funcionament dels mitjans d’estesa com ara</w:t>
      </w:r>
      <w:r w:rsidR="00F01365" w:rsidRPr="00DF5F79">
        <w:rPr>
          <w:rFonts w:ascii="Arial" w:hAnsi="Arial" w:cs="Arial"/>
        </w:rPr>
        <w:t xml:space="preserve">: </w:t>
      </w:r>
      <w:r w:rsidRPr="00DF5F79">
        <w:rPr>
          <w:rFonts w:ascii="Arial" w:hAnsi="Arial" w:cs="Arial"/>
        </w:rPr>
        <w:t>suport</w:t>
      </w:r>
      <w:r w:rsidR="00F01365" w:rsidRPr="00DF5F79">
        <w:rPr>
          <w:rFonts w:ascii="Arial" w:hAnsi="Arial" w:cs="Arial"/>
        </w:rPr>
        <w:t xml:space="preserve"> de </w:t>
      </w:r>
      <w:r w:rsidRPr="00DF5F79">
        <w:rPr>
          <w:rFonts w:ascii="Arial" w:hAnsi="Arial" w:cs="Arial"/>
        </w:rPr>
        <w:t>bobines, fren</w:t>
      </w:r>
      <w:r w:rsidR="00F01365" w:rsidRPr="00DF5F79">
        <w:rPr>
          <w:rFonts w:ascii="Arial" w:hAnsi="Arial" w:cs="Arial"/>
        </w:rPr>
        <w:t>s, gu</w:t>
      </w:r>
      <w:r w:rsidRPr="00DF5F79">
        <w:rPr>
          <w:rFonts w:ascii="Arial" w:hAnsi="Arial" w:cs="Arial"/>
        </w:rPr>
        <w:t>ies</w:t>
      </w:r>
      <w:r w:rsidR="00F01365" w:rsidRPr="00DF5F79">
        <w:rPr>
          <w:rFonts w:ascii="Arial" w:hAnsi="Arial" w:cs="Arial"/>
        </w:rPr>
        <w:t xml:space="preserve"> de cables, etc.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 xml:space="preserve">O.C. </w:t>
      </w:r>
      <w:r w:rsidRPr="00DF5F79">
        <w:rPr>
          <w:rFonts w:ascii="Arial" w:hAnsi="Arial" w:cs="Arial"/>
        </w:rPr>
        <w:t>amb la supervisió</w:t>
      </w:r>
      <w:r w:rsidR="00F01365" w:rsidRPr="00DF5F79">
        <w:rPr>
          <w:rFonts w:ascii="Arial" w:hAnsi="Arial" w:cs="Arial"/>
        </w:rPr>
        <w:t xml:space="preserve"> del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4F0CDC" w:rsidP="004E2088">
      <w:pPr>
        <w:widowControl/>
        <w:numPr>
          <w:ilvl w:val="1"/>
          <w:numId w:val="1"/>
        </w:numPr>
        <w:spacing w:after="120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Dur a terme</w:t>
      </w:r>
      <w:r w:rsidR="00F01365" w:rsidRPr="00DF5F79">
        <w:rPr>
          <w:rFonts w:ascii="Arial" w:hAnsi="Arial" w:cs="Arial"/>
        </w:rPr>
        <w:t xml:space="preserve"> </w:t>
      </w:r>
      <w:r w:rsidR="0030605A" w:rsidRPr="00DF5F79">
        <w:rPr>
          <w:rFonts w:ascii="Arial" w:hAnsi="Arial" w:cs="Arial"/>
        </w:rPr>
        <w:t>l’estesa. S’estendran bobines completes. Només</w:t>
      </w:r>
      <w:r w:rsidR="00F01365" w:rsidRPr="00DF5F79">
        <w:rPr>
          <w:rFonts w:ascii="Arial" w:hAnsi="Arial" w:cs="Arial"/>
        </w:rPr>
        <w:t xml:space="preserve"> el CAT perm</w:t>
      </w:r>
      <w:r w:rsidR="0030605A" w:rsidRPr="00DF5F79">
        <w:rPr>
          <w:rFonts w:ascii="Arial" w:hAnsi="Arial" w:cs="Arial"/>
        </w:rPr>
        <w:t>etrà l’estesa parcial de bobines</w:t>
      </w:r>
      <w:r w:rsidR="00F01365" w:rsidRPr="00DF5F79">
        <w:rPr>
          <w:rFonts w:ascii="Arial" w:hAnsi="Arial" w:cs="Arial"/>
        </w:rPr>
        <w:t xml:space="preserve"> p</w:t>
      </w:r>
      <w:r w:rsidR="0030605A"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A42C5D" w:rsidRPr="00DF5F79">
        <w:rPr>
          <w:rFonts w:ascii="Arial" w:hAnsi="Arial" w:cs="Arial"/>
        </w:rPr>
        <w:t>causes</w:t>
      </w:r>
      <w:r w:rsidR="00F01365" w:rsidRPr="00DF5F79">
        <w:rPr>
          <w:rFonts w:ascii="Arial" w:hAnsi="Arial" w:cs="Arial"/>
        </w:rPr>
        <w:t xml:space="preserve"> m</w:t>
      </w:r>
      <w:r w:rsidR="00A42C5D" w:rsidRPr="00DF5F79">
        <w:rPr>
          <w:rFonts w:ascii="Arial" w:hAnsi="Arial" w:cs="Arial"/>
        </w:rPr>
        <w:t>olt justificades havent-se d’ocultar la resta de bobina no estesa</w:t>
      </w:r>
      <w:r w:rsidR="00F01365" w:rsidRPr="00DF5F79">
        <w:rPr>
          <w:rFonts w:ascii="Arial" w:hAnsi="Arial" w:cs="Arial"/>
        </w:rPr>
        <w:t xml:space="preserve">. (A </w:t>
      </w:r>
      <w:r w:rsidR="00A42C5D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="0049146B"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4E2088">
      <w:pPr>
        <w:widowControl/>
        <w:spacing w:after="120"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Una </w:t>
      </w:r>
      <w:r w:rsidR="0049146B" w:rsidRPr="00DF5F79">
        <w:rPr>
          <w:rFonts w:ascii="Arial" w:hAnsi="Arial" w:cs="Arial"/>
        </w:rPr>
        <w:t>vegada estesa la bobi</w:t>
      </w:r>
      <w:r w:rsidRPr="00DF5F79">
        <w:rPr>
          <w:rFonts w:ascii="Arial" w:hAnsi="Arial" w:cs="Arial"/>
        </w:rPr>
        <w:t xml:space="preserve">na </w:t>
      </w:r>
      <w:r w:rsidR="0049146B" w:rsidRPr="00DF5F79">
        <w:rPr>
          <w:rFonts w:ascii="Arial" w:hAnsi="Arial" w:cs="Arial"/>
        </w:rPr>
        <w:t>es</w:t>
      </w:r>
      <w:r w:rsidRPr="00DF5F79">
        <w:rPr>
          <w:rFonts w:ascii="Arial" w:hAnsi="Arial" w:cs="Arial"/>
        </w:rPr>
        <w:t xml:space="preserve"> </w:t>
      </w:r>
      <w:r w:rsidR="0049146B" w:rsidRPr="00DF5F79">
        <w:rPr>
          <w:rFonts w:ascii="Arial" w:hAnsi="Arial" w:cs="Arial"/>
        </w:rPr>
        <w:t>taparà</w:t>
      </w:r>
      <w:r w:rsidRPr="00DF5F79">
        <w:rPr>
          <w:rFonts w:ascii="Arial" w:hAnsi="Arial" w:cs="Arial"/>
        </w:rPr>
        <w:t xml:space="preserve"> el cable </w:t>
      </w:r>
      <w:r w:rsidR="0049146B" w:rsidRPr="00DF5F79">
        <w:rPr>
          <w:rFonts w:ascii="Arial" w:hAnsi="Arial" w:cs="Arial"/>
        </w:rPr>
        <w:t>urgentment</w:t>
      </w:r>
      <w:r w:rsidRPr="00DF5F79">
        <w:rPr>
          <w:rFonts w:ascii="Arial" w:hAnsi="Arial" w:cs="Arial"/>
        </w:rPr>
        <w:t xml:space="preserve"> </w:t>
      </w:r>
      <w:r w:rsidR="0049146B" w:rsidRPr="00DF5F79">
        <w:rPr>
          <w:rFonts w:ascii="Arial" w:hAnsi="Arial" w:cs="Arial"/>
        </w:rPr>
        <w:t xml:space="preserve">amb el reblert de </w:t>
      </w:r>
      <w:smartTag w:uri="urn:schemas-microsoft-com:office:smarttags" w:element="metricconverter">
        <w:smartTagPr>
          <w:attr w:name="ProductID" w:val="100 mm"/>
        </w:smartTagPr>
        <w:r w:rsidR="0049146B" w:rsidRPr="00DF5F79">
          <w:rPr>
            <w:rFonts w:ascii="Arial" w:hAnsi="Arial" w:cs="Arial"/>
          </w:rPr>
          <w:t>100 mm</w:t>
        </w:r>
      </w:smartTag>
      <w:r w:rsidR="0049146B" w:rsidRPr="00DF5F79">
        <w:rPr>
          <w:rFonts w:ascii="Arial" w:hAnsi="Arial" w:cs="Arial"/>
        </w:rPr>
        <w:t xml:space="preserve"> de t</w:t>
      </w:r>
      <w:r w:rsidRPr="00DF5F79">
        <w:rPr>
          <w:rFonts w:ascii="Arial" w:hAnsi="Arial" w:cs="Arial"/>
        </w:rPr>
        <w:t xml:space="preserve">erra </w:t>
      </w:r>
      <w:r w:rsidR="0049146B" w:rsidRPr="00DF5F79">
        <w:rPr>
          <w:rFonts w:ascii="Arial" w:hAnsi="Arial" w:cs="Arial"/>
        </w:rPr>
        <w:t>garbellada o sorra per evitar robatoris</w:t>
      </w:r>
      <w:r w:rsidRPr="00DF5F79">
        <w:rPr>
          <w:rFonts w:ascii="Arial" w:hAnsi="Arial" w:cs="Arial"/>
        </w:rPr>
        <w:t xml:space="preserve">. (A </w:t>
      </w:r>
      <w:r w:rsidR="0049146B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49146B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44315E" w:rsidP="004E2088">
      <w:pPr>
        <w:widowControl/>
        <w:spacing w:after="120"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Es deixarà una punta de dos m</w:t>
      </w:r>
      <w:r w:rsidR="00F01365" w:rsidRPr="00DF5F79">
        <w:rPr>
          <w:rFonts w:ascii="Arial" w:hAnsi="Arial" w:cs="Arial"/>
        </w:rPr>
        <w:t>etr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de cable </w:t>
      </w:r>
      <w:r w:rsidRPr="00DF5F79">
        <w:rPr>
          <w:rFonts w:ascii="Arial" w:hAnsi="Arial" w:cs="Arial"/>
        </w:rPr>
        <w:t>a l’</w:t>
      </w:r>
      <w:r w:rsidR="00F01365" w:rsidRPr="00DF5F79">
        <w:rPr>
          <w:rFonts w:ascii="Arial" w:hAnsi="Arial" w:cs="Arial"/>
        </w:rPr>
        <w:t>origen o dest</w:t>
      </w:r>
      <w:r w:rsidRPr="00DF5F79">
        <w:rPr>
          <w:rFonts w:ascii="Arial" w:hAnsi="Arial" w:cs="Arial"/>
        </w:rPr>
        <w:t xml:space="preserve">í si aquest és una </w:t>
      </w:r>
      <w:r w:rsidR="00F01365" w:rsidRPr="00DF5F79">
        <w:rPr>
          <w:rFonts w:ascii="Arial" w:hAnsi="Arial" w:cs="Arial"/>
        </w:rPr>
        <w:t xml:space="preserve">arqueta o </w:t>
      </w:r>
      <w:r w:rsidRPr="00DF5F79">
        <w:rPr>
          <w:rFonts w:ascii="Arial" w:hAnsi="Arial" w:cs="Arial"/>
        </w:rPr>
        <w:t>allò</w:t>
      </w:r>
      <w:r w:rsidR="00F01365" w:rsidRPr="00DF5F79">
        <w:rPr>
          <w:rFonts w:ascii="Arial" w:hAnsi="Arial" w:cs="Arial"/>
        </w:rPr>
        <w:t xml:space="preserve"> que </w:t>
      </w:r>
      <w:r w:rsidRPr="00DF5F79">
        <w:rPr>
          <w:rFonts w:ascii="Arial" w:hAnsi="Arial" w:cs="Arial"/>
        </w:rPr>
        <w:t>indiqui</w:t>
      </w:r>
      <w:r w:rsidR="00F01365" w:rsidRPr="00DF5F79">
        <w:rPr>
          <w:rFonts w:ascii="Arial" w:hAnsi="Arial" w:cs="Arial"/>
        </w:rPr>
        <w:t xml:space="preserve"> el CAT si </w:t>
      </w:r>
      <w:r w:rsidRPr="00DF5F79">
        <w:rPr>
          <w:rFonts w:ascii="Arial" w:hAnsi="Arial" w:cs="Arial"/>
        </w:rPr>
        <w:t>aquest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és</w:t>
      </w:r>
      <w:r w:rsidR="00F01365" w:rsidRPr="00DF5F79">
        <w:rPr>
          <w:rFonts w:ascii="Arial" w:hAnsi="Arial" w:cs="Arial"/>
        </w:rPr>
        <w:t xml:space="preserve"> una caseta o bomb</w:t>
      </w:r>
      <w:r w:rsidRPr="00DF5F79">
        <w:rPr>
          <w:rFonts w:ascii="Arial" w:hAnsi="Arial" w:cs="Arial"/>
        </w:rPr>
        <w:t>ament. En el cas de connexions en rasa, es deixarà com a mínim un metre i mig d’encavalcament entre ambdós punts. (A 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4F0CDC" w:rsidP="00F01365">
      <w:pPr>
        <w:widowControl/>
        <w:ind w:left="56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Fer</w:t>
      </w:r>
      <w:r w:rsidR="00F01365" w:rsidRPr="00DF5F79">
        <w:rPr>
          <w:rFonts w:ascii="Arial" w:hAnsi="Arial" w:cs="Arial"/>
        </w:rPr>
        <w:t xml:space="preserve"> </w:t>
      </w:r>
      <w:r w:rsidR="0044315E" w:rsidRPr="00DF5F79">
        <w:rPr>
          <w:rFonts w:ascii="Arial" w:hAnsi="Arial" w:cs="Arial"/>
        </w:rPr>
        <w:t xml:space="preserve">connexions segons procediment aprovat pel </w:t>
      </w:r>
      <w:r w:rsidR="00F01365" w:rsidRPr="00DF5F79">
        <w:rPr>
          <w:rFonts w:ascii="Arial" w:hAnsi="Arial" w:cs="Arial"/>
        </w:rPr>
        <w:t xml:space="preserve">CAT. (A </w:t>
      </w:r>
      <w:r w:rsidR="0044315E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To</w:t>
      </w:r>
      <w:r w:rsidR="00627CB8" w:rsidRPr="00DF5F79">
        <w:rPr>
          <w:rFonts w:ascii="Arial" w:hAnsi="Arial" w:cs="Arial"/>
        </w:rPr>
        <w:t xml:space="preserve">t seguit i amb avís de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</w:t>
      </w:r>
      <w:r w:rsidR="00627CB8" w:rsidRPr="00DF5F79">
        <w:rPr>
          <w:rFonts w:ascii="Arial" w:hAnsi="Arial" w:cs="Arial"/>
        </w:rPr>
        <w:t xml:space="preserve">, amb urgència </w:t>
      </w:r>
      <w:r w:rsidRPr="00DF5F79">
        <w:rPr>
          <w:rFonts w:ascii="Arial" w:hAnsi="Arial" w:cs="Arial"/>
        </w:rPr>
        <w:t xml:space="preserve">el responsable del CAT </w:t>
      </w:r>
      <w:r w:rsidR="00627CB8" w:rsidRPr="00DF5F79">
        <w:rPr>
          <w:rFonts w:ascii="Arial" w:hAnsi="Arial" w:cs="Arial"/>
        </w:rPr>
        <w:t>efectuarà</w:t>
      </w:r>
      <w:r w:rsidRPr="00DF5F79">
        <w:rPr>
          <w:rFonts w:ascii="Arial" w:hAnsi="Arial" w:cs="Arial"/>
        </w:rPr>
        <w:t xml:space="preserve"> </w:t>
      </w:r>
      <w:proofErr w:type="spellStart"/>
      <w:r w:rsidRPr="00DF5F79">
        <w:rPr>
          <w:rFonts w:ascii="Arial" w:hAnsi="Arial" w:cs="Arial"/>
        </w:rPr>
        <w:t>l</w:t>
      </w:r>
      <w:r w:rsidR="00627CB8" w:rsidRPr="00DF5F79">
        <w:rPr>
          <w:rFonts w:ascii="Arial" w:hAnsi="Arial" w:cs="Arial"/>
        </w:rPr>
        <w:t>’amidació</w:t>
      </w:r>
      <w:proofErr w:type="spellEnd"/>
      <w:r w:rsidR="00627CB8" w:rsidRPr="00DF5F79">
        <w:rPr>
          <w:rFonts w:ascii="Arial" w:hAnsi="Arial" w:cs="Arial"/>
        </w:rPr>
        <w:t xml:space="preserve"> de continuïtat i aïllament abans de reblir per complet la rasa.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Una </w:t>
      </w:r>
      <w:r w:rsidR="00627CB8" w:rsidRPr="00DF5F79">
        <w:rPr>
          <w:rFonts w:ascii="Arial" w:hAnsi="Arial" w:cs="Arial"/>
        </w:rPr>
        <w:t>vegada realitzat el rebliment complet</w:t>
      </w:r>
      <w:r w:rsidRPr="00DF5F79">
        <w:rPr>
          <w:rFonts w:ascii="Arial" w:hAnsi="Arial" w:cs="Arial"/>
        </w:rPr>
        <w:t xml:space="preserve"> de la </w:t>
      </w:r>
      <w:r w:rsidR="00627CB8" w:rsidRPr="00DF5F79">
        <w:rPr>
          <w:rFonts w:ascii="Arial" w:hAnsi="Arial" w:cs="Arial"/>
        </w:rPr>
        <w:t>rasa per</w:t>
      </w:r>
      <w:r w:rsidRPr="00DF5F79">
        <w:rPr>
          <w:rFonts w:ascii="Arial" w:hAnsi="Arial" w:cs="Arial"/>
        </w:rPr>
        <w:t xml:space="preserve">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 xml:space="preserve">O.C. </w:t>
      </w:r>
      <w:r w:rsidR="00627CB8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  <w:b/>
          <w:bCs/>
          <w:u w:val="single"/>
        </w:rPr>
        <w:t>compro</w:t>
      </w:r>
      <w:r w:rsidR="00627CB8" w:rsidRPr="00DF5F79">
        <w:rPr>
          <w:rFonts w:ascii="Arial" w:hAnsi="Arial" w:cs="Arial"/>
          <w:b/>
          <w:bCs/>
          <w:u w:val="single"/>
        </w:rPr>
        <w:t xml:space="preserve">vat de nou que l’aïllament i </w:t>
      </w:r>
      <w:r w:rsidR="000F36E0" w:rsidRPr="00DF5F79">
        <w:rPr>
          <w:rFonts w:ascii="Arial" w:hAnsi="Arial" w:cs="Arial"/>
          <w:b/>
          <w:bCs/>
          <w:u w:val="single"/>
        </w:rPr>
        <w:t xml:space="preserve">la </w:t>
      </w:r>
      <w:r w:rsidR="00627CB8" w:rsidRPr="00DF5F79">
        <w:rPr>
          <w:rFonts w:ascii="Arial" w:hAnsi="Arial" w:cs="Arial"/>
          <w:b/>
          <w:bCs/>
          <w:u w:val="single"/>
        </w:rPr>
        <w:t>continuïtat</w:t>
      </w:r>
      <w:r w:rsidR="00627CB8" w:rsidRPr="00DF5F79">
        <w:rPr>
          <w:rFonts w:ascii="Arial" w:hAnsi="Arial" w:cs="Arial"/>
          <w:b/>
          <w:bCs/>
        </w:rPr>
        <w:t xml:space="preserve"> </w:t>
      </w:r>
      <w:r w:rsidR="00627CB8" w:rsidRPr="00DF5F79">
        <w:rPr>
          <w:rFonts w:ascii="Arial" w:hAnsi="Arial" w:cs="Arial"/>
        </w:rPr>
        <w:t>del tram</w:t>
      </w:r>
      <w:r w:rsidRPr="00DF5F79">
        <w:rPr>
          <w:rFonts w:ascii="Arial" w:hAnsi="Arial" w:cs="Arial"/>
        </w:rPr>
        <w:t xml:space="preserve"> co</w:t>
      </w:r>
      <w:r w:rsidR="00627CB8" w:rsidRPr="00DF5F79">
        <w:rPr>
          <w:rFonts w:ascii="Arial" w:hAnsi="Arial" w:cs="Arial"/>
        </w:rPr>
        <w:t>mplet</w:t>
      </w:r>
      <w:r w:rsidRPr="00DF5F79">
        <w:rPr>
          <w:rFonts w:ascii="Arial" w:hAnsi="Arial" w:cs="Arial"/>
        </w:rPr>
        <w:t xml:space="preserve"> </w:t>
      </w:r>
      <w:r w:rsidR="00627CB8" w:rsidRPr="00DF5F79">
        <w:rPr>
          <w:rFonts w:ascii="Arial" w:hAnsi="Arial" w:cs="Arial"/>
        </w:rPr>
        <w:t>és correcte, p</w:t>
      </w:r>
      <w:r w:rsidRPr="00DF5F79">
        <w:rPr>
          <w:rFonts w:ascii="Arial" w:hAnsi="Arial" w:cs="Arial"/>
        </w:rPr>
        <w:t xml:space="preserve">el CAT </w:t>
      </w:r>
      <w:r w:rsidR="00627CB8" w:rsidRPr="00DF5F79">
        <w:rPr>
          <w:rFonts w:ascii="Arial" w:hAnsi="Arial" w:cs="Arial"/>
        </w:rPr>
        <w:t>es donarà per completada l’estesa de cable per</w:t>
      </w:r>
      <w:r w:rsidRPr="00DF5F79">
        <w:rPr>
          <w:rFonts w:ascii="Arial" w:hAnsi="Arial" w:cs="Arial"/>
        </w:rPr>
        <w:t xml:space="preserve">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Anotar </w:t>
      </w:r>
      <w:r w:rsidR="00CB3062" w:rsidRPr="00DF5F79">
        <w:rPr>
          <w:rFonts w:ascii="Arial" w:hAnsi="Arial" w:cs="Arial"/>
        </w:rPr>
        <w:t>a</w:t>
      </w:r>
      <w:r w:rsidRPr="00DF5F79">
        <w:rPr>
          <w:rFonts w:ascii="Arial" w:hAnsi="Arial" w:cs="Arial"/>
        </w:rPr>
        <w:t xml:space="preserve"> la </w:t>
      </w:r>
      <w:r w:rsidR="00CB3062" w:rsidRPr="00DF5F79">
        <w:rPr>
          <w:rFonts w:ascii="Arial" w:hAnsi="Arial" w:cs="Arial"/>
        </w:rPr>
        <w:t>llista</w:t>
      </w:r>
      <w:r w:rsidRPr="00DF5F79">
        <w:rPr>
          <w:rFonts w:ascii="Arial" w:hAnsi="Arial" w:cs="Arial"/>
        </w:rPr>
        <w:t xml:space="preserve"> de cables </w:t>
      </w:r>
      <w:r w:rsidR="00CB3062" w:rsidRPr="00DF5F79">
        <w:rPr>
          <w:rFonts w:ascii="Arial" w:hAnsi="Arial" w:cs="Arial"/>
        </w:rPr>
        <w:t>les dades necessàries, en relació a les connexions realitzades</w:t>
      </w:r>
      <w:r w:rsidRPr="00DF5F79">
        <w:rPr>
          <w:rFonts w:ascii="Arial" w:hAnsi="Arial" w:cs="Arial"/>
        </w:rPr>
        <w:t xml:space="preserve"> (</w:t>
      </w:r>
      <w:r w:rsidR="00CB3062" w:rsidRPr="00DF5F79">
        <w:rPr>
          <w:rFonts w:ascii="Arial" w:hAnsi="Arial" w:cs="Arial"/>
        </w:rPr>
        <w:t>situació</w:t>
      </w:r>
      <w:r w:rsidRPr="00DF5F79">
        <w:rPr>
          <w:rFonts w:ascii="Arial" w:hAnsi="Arial" w:cs="Arial"/>
        </w:rPr>
        <w:t xml:space="preserve"> respect</w:t>
      </w:r>
      <w:r w:rsidR="00CB3062" w:rsidRPr="00DF5F79">
        <w:rPr>
          <w:rFonts w:ascii="Arial" w:hAnsi="Arial" w:cs="Arial"/>
        </w:rPr>
        <w:t xml:space="preserve">e a l’arqueta més pròxima </w:t>
      </w:r>
      <w:r w:rsidRPr="00DF5F79">
        <w:rPr>
          <w:rFonts w:ascii="Arial" w:hAnsi="Arial" w:cs="Arial"/>
        </w:rPr>
        <w:t>"</w:t>
      </w:r>
      <w:r w:rsidR="00CB3062" w:rsidRPr="00DF5F79">
        <w:rPr>
          <w:rFonts w:ascii="Arial" w:hAnsi="Arial" w:cs="Arial"/>
        </w:rPr>
        <w:t>aigües a dalt</w:t>
      </w:r>
      <w:r w:rsidRPr="00DF5F79">
        <w:rPr>
          <w:rFonts w:ascii="Arial" w:hAnsi="Arial" w:cs="Arial"/>
        </w:rPr>
        <w:t xml:space="preserve">"). (A </w:t>
      </w:r>
      <w:r w:rsidR="00CB3062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CB3062" w:rsidRPr="00DF5F79">
        <w:rPr>
          <w:rFonts w:ascii="Arial" w:hAnsi="Arial" w:cs="Arial"/>
        </w:rPr>
        <w:t xml:space="preserve">el </w:t>
      </w:r>
      <w:r w:rsidRPr="00DF5F79">
        <w:rPr>
          <w:rFonts w:ascii="Arial" w:hAnsi="Arial" w:cs="Arial"/>
        </w:rPr>
        <w:t>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</w:t>
      </w:r>
      <w:r w:rsidR="0030796E" w:rsidRPr="00DF5F79">
        <w:rPr>
          <w:rFonts w:ascii="Arial" w:hAnsi="Arial" w:cs="Arial"/>
        </w:rPr>
        <w:t>l·</w:t>
      </w:r>
      <w:r w:rsidRPr="00DF5F79">
        <w:rPr>
          <w:rFonts w:ascii="Arial" w:hAnsi="Arial" w:cs="Arial"/>
        </w:rPr>
        <w:t xml:space="preserve">locar </w:t>
      </w:r>
      <w:r w:rsidR="0030796E" w:rsidRPr="00DF5F79">
        <w:rPr>
          <w:rFonts w:ascii="Arial" w:hAnsi="Arial" w:cs="Arial"/>
        </w:rPr>
        <w:t xml:space="preserve">als extrems lliures del cable, un barret de protecció termoretràctil </w:t>
      </w:r>
      <w:proofErr w:type="spellStart"/>
      <w:r w:rsidRPr="00DF5F79">
        <w:rPr>
          <w:rFonts w:ascii="Arial" w:hAnsi="Arial" w:cs="Arial"/>
        </w:rPr>
        <w:t>Scotch</w:t>
      </w:r>
      <w:proofErr w:type="spellEnd"/>
      <w:r w:rsidRPr="00DF5F79">
        <w:rPr>
          <w:rFonts w:ascii="Arial" w:hAnsi="Arial" w:cs="Arial"/>
        </w:rPr>
        <w:t xml:space="preserve"> o similar, p</w:t>
      </w:r>
      <w:r w:rsidR="0030796E" w:rsidRPr="00DF5F79">
        <w:rPr>
          <w:rFonts w:ascii="Arial" w:hAnsi="Arial" w:cs="Arial"/>
        </w:rPr>
        <w:t xml:space="preserve">er evitar l’entrada d’humitat pel barret. </w:t>
      </w:r>
      <w:r w:rsidRPr="00DF5F79">
        <w:rPr>
          <w:rFonts w:ascii="Arial" w:hAnsi="Arial" w:cs="Arial"/>
        </w:rPr>
        <w:t xml:space="preserve">(A </w:t>
      </w:r>
      <w:r w:rsidR="0030796E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Marcar </w:t>
      </w:r>
      <w:r w:rsidR="00DC05F0" w:rsidRPr="00DF5F79">
        <w:rPr>
          <w:rFonts w:ascii="Arial" w:hAnsi="Arial" w:cs="Arial"/>
        </w:rPr>
        <w:t>provisionalment</w:t>
      </w:r>
      <w:r w:rsidRPr="00DF5F79">
        <w:rPr>
          <w:rFonts w:ascii="Arial" w:hAnsi="Arial" w:cs="Arial"/>
        </w:rPr>
        <w:t xml:space="preserve">, </w:t>
      </w:r>
      <w:r w:rsidR="00DC05F0" w:rsidRPr="00DF5F79">
        <w:rPr>
          <w:rFonts w:ascii="Arial" w:hAnsi="Arial" w:cs="Arial"/>
        </w:rPr>
        <w:t>amb sistema de xapa metàl·lica gravada, el número de cada tram</w:t>
      </w:r>
      <w:r w:rsidRPr="00DF5F79">
        <w:rPr>
          <w:rFonts w:ascii="Arial" w:hAnsi="Arial" w:cs="Arial"/>
        </w:rPr>
        <w:t xml:space="preserve"> de cable </w:t>
      </w:r>
      <w:r w:rsidR="00DC05F0" w:rsidRPr="00DF5F79">
        <w:rPr>
          <w:rFonts w:ascii="Arial" w:hAnsi="Arial" w:cs="Arial"/>
        </w:rPr>
        <w:t>a l’or</w:t>
      </w:r>
      <w:r w:rsidRPr="00DF5F79">
        <w:rPr>
          <w:rFonts w:ascii="Arial" w:hAnsi="Arial" w:cs="Arial"/>
        </w:rPr>
        <w:t xml:space="preserve">igen </w:t>
      </w:r>
      <w:r w:rsidR="00DC05F0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dest</w:t>
      </w:r>
      <w:r w:rsidR="00DC05F0" w:rsidRPr="00DF5F79">
        <w:rPr>
          <w:rFonts w:ascii="Arial" w:hAnsi="Arial" w:cs="Arial"/>
        </w:rPr>
        <w:t>í</w:t>
      </w:r>
      <w:r w:rsidRPr="00DF5F79">
        <w:rPr>
          <w:rFonts w:ascii="Arial" w:hAnsi="Arial" w:cs="Arial"/>
        </w:rPr>
        <w:t xml:space="preserve">. (A </w:t>
      </w:r>
      <w:r w:rsidR="00DC05F0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1D6499" w:rsidP="00F01365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Soterrar les puntes </w:t>
      </w:r>
      <w:r w:rsidR="00F01365" w:rsidRPr="00DF5F79">
        <w:rPr>
          <w:rFonts w:ascii="Arial" w:hAnsi="Arial" w:cs="Arial"/>
        </w:rPr>
        <w:t>de cable p</w:t>
      </w:r>
      <w:r w:rsidRPr="00DF5F79">
        <w:rPr>
          <w:rFonts w:ascii="Arial" w:hAnsi="Arial" w:cs="Arial"/>
        </w:rPr>
        <w:t>er</w:t>
      </w:r>
      <w:r w:rsidR="00F01365" w:rsidRPr="00DF5F79">
        <w:rPr>
          <w:rFonts w:ascii="Arial" w:hAnsi="Arial" w:cs="Arial"/>
        </w:rPr>
        <w:t xml:space="preserve"> evitar </w:t>
      </w:r>
      <w:r w:rsidRPr="00DF5F79">
        <w:rPr>
          <w:rFonts w:ascii="Arial" w:hAnsi="Arial" w:cs="Arial"/>
        </w:rPr>
        <w:t>robatoris i</w:t>
      </w:r>
      <w:r w:rsidR="00F01365" w:rsidRPr="00DF5F79">
        <w:rPr>
          <w:rFonts w:ascii="Arial" w:hAnsi="Arial" w:cs="Arial"/>
        </w:rPr>
        <w:t xml:space="preserve">/o </w:t>
      </w:r>
      <w:r w:rsidRPr="00DF5F79">
        <w:rPr>
          <w:rFonts w:ascii="Arial" w:hAnsi="Arial" w:cs="Arial"/>
        </w:rPr>
        <w:t>malmetre aquest i</w:t>
      </w:r>
      <w:r w:rsidR="00F01365" w:rsidRPr="00DF5F79">
        <w:rPr>
          <w:rFonts w:ascii="Arial" w:hAnsi="Arial" w:cs="Arial"/>
        </w:rPr>
        <w:t xml:space="preserve"> </w:t>
      </w:r>
      <w:r w:rsidR="00F01365" w:rsidRPr="00DF5F79">
        <w:rPr>
          <w:rFonts w:ascii="Arial" w:hAnsi="Arial" w:cs="Arial"/>
          <w:b/>
          <w:bCs/>
          <w:u w:val="single"/>
        </w:rPr>
        <w:t xml:space="preserve">identificar el </w:t>
      </w:r>
      <w:r w:rsidRPr="00DF5F79">
        <w:rPr>
          <w:rFonts w:ascii="Arial" w:hAnsi="Arial" w:cs="Arial"/>
          <w:b/>
          <w:bCs/>
          <w:u w:val="single"/>
        </w:rPr>
        <w:t>lloc</w:t>
      </w:r>
      <w:r w:rsidR="00F01365" w:rsidRPr="00DF5F79">
        <w:rPr>
          <w:rFonts w:ascii="Arial" w:hAnsi="Arial" w:cs="Arial"/>
          <w:b/>
          <w:bCs/>
          <w:u w:val="single"/>
        </w:rPr>
        <w:t xml:space="preserve"> </w:t>
      </w:r>
      <w:r w:rsidRPr="00DF5F79">
        <w:rPr>
          <w:rFonts w:ascii="Arial" w:hAnsi="Arial" w:cs="Arial"/>
          <w:b/>
          <w:bCs/>
          <w:u w:val="single"/>
        </w:rPr>
        <w:t>mitjançant</w:t>
      </w:r>
      <w:r w:rsidR="00F01365" w:rsidRPr="00DF5F79">
        <w:rPr>
          <w:rFonts w:ascii="Arial" w:hAnsi="Arial" w:cs="Arial"/>
          <w:b/>
          <w:bCs/>
          <w:u w:val="single"/>
        </w:rPr>
        <w:t xml:space="preserve"> una estaca de </w:t>
      </w:r>
      <w:r w:rsidRPr="00DF5F79">
        <w:rPr>
          <w:rFonts w:ascii="Arial" w:hAnsi="Arial" w:cs="Arial"/>
          <w:b/>
          <w:bCs/>
          <w:u w:val="single"/>
        </w:rPr>
        <w:t>fusta</w:t>
      </w:r>
      <w:r w:rsidR="00F01365" w:rsidRPr="00DF5F79">
        <w:rPr>
          <w:rFonts w:ascii="Arial" w:hAnsi="Arial" w:cs="Arial"/>
        </w:rPr>
        <w:t xml:space="preserve"> (de 700x50x50 mm color </w:t>
      </w:r>
      <w:r w:rsidRPr="00DF5F79">
        <w:rPr>
          <w:rFonts w:ascii="Arial" w:hAnsi="Arial" w:cs="Arial"/>
        </w:rPr>
        <w:t>groc</w:t>
      </w:r>
      <w:r w:rsidR="00F01365" w:rsidRPr="00DF5F79">
        <w:rPr>
          <w:rFonts w:ascii="Arial" w:hAnsi="Arial" w:cs="Arial"/>
        </w:rPr>
        <w:t xml:space="preserve">, 500 mm </w:t>
      </w:r>
      <w:r w:rsidRPr="00DF5F79">
        <w:rPr>
          <w:rFonts w:ascii="Arial" w:hAnsi="Arial" w:cs="Arial"/>
        </w:rPr>
        <w:t>soterrats</w:t>
      </w:r>
      <w:r w:rsidR="00F01365" w:rsidRPr="00DF5F79">
        <w:rPr>
          <w:rFonts w:ascii="Arial" w:hAnsi="Arial" w:cs="Arial"/>
        </w:rPr>
        <w:t xml:space="preserve">).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Default="00F01365" w:rsidP="00F01365">
      <w:pPr>
        <w:widowControl/>
        <w:jc w:val="both"/>
        <w:rPr>
          <w:rFonts w:ascii="Arial" w:hAnsi="Arial" w:cs="Arial"/>
        </w:rPr>
      </w:pPr>
    </w:p>
    <w:p w:rsidR="006B41CC" w:rsidRPr="00DF5F79" w:rsidRDefault="006B41CC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SE</w:t>
      </w:r>
      <w:r w:rsidR="00261AD1" w:rsidRPr="00DF5F79">
        <w:rPr>
          <w:rFonts w:ascii="Arial" w:hAnsi="Arial" w:cs="Arial"/>
          <w:b/>
          <w:bCs/>
          <w:u w:val="double"/>
        </w:rPr>
        <w:t xml:space="preserve">QÜÈNCIA D’OPERACIONS AMB </w:t>
      </w:r>
      <w:r w:rsidRPr="00DF5F79">
        <w:rPr>
          <w:rFonts w:ascii="Arial" w:hAnsi="Arial" w:cs="Arial"/>
          <w:b/>
          <w:bCs/>
          <w:u w:val="double"/>
        </w:rPr>
        <w:t>BOBINA FI</w:t>
      </w:r>
      <w:r w:rsidR="00261AD1" w:rsidRPr="00DF5F79">
        <w:rPr>
          <w:rFonts w:ascii="Arial" w:hAnsi="Arial" w:cs="Arial"/>
          <w:b/>
          <w:bCs/>
          <w:u w:val="double"/>
        </w:rPr>
        <w:t>XA</w:t>
      </w:r>
    </w:p>
    <w:p w:rsidR="00F01365" w:rsidRPr="00DF5F79" w:rsidRDefault="00413DDC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Sol·licitar</w:t>
      </w:r>
      <w:r w:rsidR="00F01365" w:rsidRPr="00DF5F79">
        <w:rPr>
          <w:rFonts w:ascii="Arial" w:hAnsi="Arial" w:cs="Arial"/>
        </w:rPr>
        <w:t xml:space="preserve"> al CAT, </w:t>
      </w:r>
      <w:r w:rsidRPr="00DF5F79">
        <w:rPr>
          <w:rFonts w:ascii="Arial" w:hAnsi="Arial" w:cs="Arial"/>
        </w:rPr>
        <w:t xml:space="preserve">com a mínim amb </w:t>
      </w:r>
      <w:r w:rsidR="00F01365" w:rsidRPr="00DF5F79">
        <w:rPr>
          <w:rFonts w:ascii="Arial" w:hAnsi="Arial" w:cs="Arial"/>
        </w:rPr>
        <w:t>tres d</w:t>
      </w:r>
      <w:r w:rsidRPr="00DF5F79">
        <w:rPr>
          <w:rFonts w:ascii="Arial" w:hAnsi="Arial" w:cs="Arial"/>
        </w:rPr>
        <w:t xml:space="preserve">ies d’antelació, les bobines per a l’estesa, el número de la qual s’indica a la llista de cables.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4E2088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 xml:space="preserve">EN </w:t>
      </w:r>
      <w:r w:rsidR="00261AD1" w:rsidRPr="00DF5F79">
        <w:rPr>
          <w:rFonts w:ascii="Arial" w:hAnsi="Arial" w:cs="Arial"/>
          <w:b/>
          <w:bCs/>
          <w:u w:val="single"/>
        </w:rPr>
        <w:t>RAS</w:t>
      </w:r>
      <w:r w:rsidRPr="00DF5F79">
        <w:rPr>
          <w:rFonts w:ascii="Arial" w:hAnsi="Arial" w:cs="Arial"/>
          <w:b/>
          <w:bCs/>
          <w:u w:val="single"/>
        </w:rPr>
        <w:t xml:space="preserve">A </w:t>
      </w:r>
      <w:r w:rsidR="00261AD1" w:rsidRPr="00DF5F79">
        <w:rPr>
          <w:rFonts w:ascii="Arial" w:hAnsi="Arial" w:cs="Arial"/>
          <w:b/>
          <w:bCs/>
          <w:u w:val="single"/>
        </w:rPr>
        <w:t>OBERT</w:t>
      </w:r>
      <w:r w:rsidRPr="00DF5F79">
        <w:rPr>
          <w:rFonts w:ascii="Arial" w:hAnsi="Arial" w:cs="Arial"/>
          <w:b/>
          <w:bCs/>
          <w:u w:val="single"/>
        </w:rPr>
        <w:t>A</w:t>
      </w: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Inspeccionar la </w:t>
      </w:r>
      <w:r w:rsidR="00371ACD" w:rsidRPr="00DF5F79">
        <w:rPr>
          <w:rFonts w:ascii="Arial" w:hAnsi="Arial" w:cs="Arial"/>
        </w:rPr>
        <w:t>rasa i eliminar del traçat del cable els sòlids de més d</w:t>
      </w:r>
      <w:r w:rsidRPr="00DF5F79">
        <w:rPr>
          <w:rFonts w:ascii="Arial" w:hAnsi="Arial" w:cs="Arial"/>
        </w:rPr>
        <w:t xml:space="preserve">e </w:t>
      </w:r>
      <w:smartTag w:uri="urn:schemas-microsoft-com:office:smarttags" w:element="metricconverter">
        <w:smartTagPr>
          <w:attr w:name="ProductID" w:val="20 mm"/>
        </w:smartTagPr>
        <w:r w:rsidRPr="00DF5F79">
          <w:rPr>
            <w:rFonts w:ascii="Arial" w:hAnsi="Arial" w:cs="Arial"/>
          </w:rPr>
          <w:t>20 mm</w:t>
        </w:r>
      </w:smartTag>
      <w:r w:rsidRPr="00DF5F79">
        <w:rPr>
          <w:rFonts w:ascii="Arial" w:hAnsi="Arial" w:cs="Arial"/>
        </w:rPr>
        <w:t xml:space="preserve"> de </w:t>
      </w:r>
      <w:r w:rsidR="00371ACD" w:rsidRPr="00DF5F79">
        <w:rPr>
          <w:rFonts w:ascii="Arial" w:hAnsi="Arial" w:cs="Arial"/>
        </w:rPr>
        <w:t>diàmetre</w:t>
      </w:r>
      <w:r w:rsidRPr="00DF5F79">
        <w:rPr>
          <w:rFonts w:ascii="Arial" w:hAnsi="Arial" w:cs="Arial"/>
        </w:rPr>
        <w:t xml:space="preserve">. </w:t>
      </w:r>
      <w:r w:rsidR="00371ACD" w:rsidRPr="00DF5F79">
        <w:rPr>
          <w:rFonts w:ascii="Arial" w:hAnsi="Arial" w:cs="Arial"/>
        </w:rPr>
        <w:t>Deixar</w:t>
      </w:r>
      <w:r w:rsidRPr="00DF5F79">
        <w:rPr>
          <w:rFonts w:ascii="Arial" w:hAnsi="Arial" w:cs="Arial"/>
        </w:rPr>
        <w:t xml:space="preserve"> </w:t>
      </w:r>
      <w:r w:rsidR="00371ACD" w:rsidRPr="00DF5F79">
        <w:rPr>
          <w:rFonts w:ascii="Arial" w:hAnsi="Arial" w:cs="Arial"/>
        </w:rPr>
        <w:t>els passos de servitud</w:t>
      </w:r>
      <w:r w:rsidRPr="00DF5F79">
        <w:rPr>
          <w:rFonts w:ascii="Arial" w:hAnsi="Arial" w:cs="Arial"/>
        </w:rPr>
        <w:t xml:space="preserve"> en</w:t>
      </w:r>
      <w:r w:rsidR="00371ACD" w:rsidRPr="00DF5F79">
        <w:rPr>
          <w:rFonts w:ascii="Arial" w:hAnsi="Arial" w:cs="Arial"/>
        </w:rPr>
        <w:t xml:space="preserve">tubats i </w:t>
      </w:r>
      <w:proofErr w:type="spellStart"/>
      <w:r w:rsidR="00371ACD" w:rsidRPr="00DF5F79">
        <w:rPr>
          <w:rFonts w:ascii="Arial" w:hAnsi="Arial" w:cs="Arial"/>
        </w:rPr>
        <w:t>passamurs</w:t>
      </w:r>
      <w:proofErr w:type="spellEnd"/>
      <w:r w:rsidR="00371ACD" w:rsidRPr="00DF5F79">
        <w:rPr>
          <w:rFonts w:ascii="Arial" w:hAnsi="Arial" w:cs="Arial"/>
        </w:rPr>
        <w:t xml:space="preserve"> a les arquetes i casetes on s’han de </w:t>
      </w:r>
      <w:r w:rsidR="004F0CDC" w:rsidRPr="00DF5F79">
        <w:rPr>
          <w:rFonts w:ascii="Arial" w:hAnsi="Arial" w:cs="Arial"/>
        </w:rPr>
        <w:t>fer</w:t>
      </w:r>
      <w:r w:rsidR="00371ACD" w:rsidRPr="00DF5F79">
        <w:rPr>
          <w:rFonts w:ascii="Arial" w:hAnsi="Arial" w:cs="Arial"/>
        </w:rPr>
        <w:t xml:space="preserve"> empalmaments o connexions</w:t>
      </w:r>
      <w:r w:rsidRPr="00DF5F79">
        <w:rPr>
          <w:rFonts w:ascii="Arial" w:hAnsi="Arial" w:cs="Arial"/>
        </w:rPr>
        <w:t xml:space="preserve">. (A </w:t>
      </w:r>
      <w:r w:rsidR="00371ACD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la </w:t>
      </w:r>
      <w:r w:rsidR="00371ACD" w:rsidRPr="00DF5F79">
        <w:rPr>
          <w:rFonts w:ascii="Arial" w:hAnsi="Arial" w:cs="Arial"/>
        </w:rPr>
        <w:t>inspecció</w:t>
      </w:r>
      <w:r w:rsidRPr="00DF5F79">
        <w:rPr>
          <w:rFonts w:ascii="Arial" w:hAnsi="Arial" w:cs="Arial"/>
        </w:rPr>
        <w:t xml:space="preserve"> pel CAT, </w:t>
      </w:r>
      <w:r w:rsidR="00371ACD" w:rsidRPr="00DF5F79">
        <w:rPr>
          <w:rFonts w:ascii="Arial" w:hAnsi="Arial" w:cs="Arial"/>
        </w:rPr>
        <w:t xml:space="preserve">la resta per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Distribuir la primera capa de </w:t>
      </w:r>
      <w:r w:rsidR="00E8546E" w:rsidRPr="00DF5F79">
        <w:rPr>
          <w:rFonts w:ascii="Arial" w:hAnsi="Arial" w:cs="Arial"/>
        </w:rPr>
        <w:t xml:space="preserve">sorra o terra garbellada d’un gruix </w:t>
      </w:r>
      <w:r w:rsidRPr="00DF5F79">
        <w:rPr>
          <w:rFonts w:ascii="Arial" w:hAnsi="Arial" w:cs="Arial"/>
        </w:rPr>
        <w:t xml:space="preserve">de 100 mm, que </w:t>
      </w:r>
      <w:r w:rsidR="00E8546E" w:rsidRPr="00DF5F79">
        <w:rPr>
          <w:rFonts w:ascii="Arial" w:hAnsi="Arial" w:cs="Arial"/>
        </w:rPr>
        <w:t>servirà</w:t>
      </w:r>
      <w:r w:rsidRPr="00DF5F79">
        <w:rPr>
          <w:rFonts w:ascii="Arial" w:hAnsi="Arial" w:cs="Arial"/>
        </w:rPr>
        <w:t xml:space="preserve"> de </w:t>
      </w:r>
      <w:r w:rsidR="00E8546E" w:rsidRPr="00DF5F79">
        <w:rPr>
          <w:rFonts w:ascii="Arial" w:hAnsi="Arial" w:cs="Arial"/>
        </w:rPr>
        <w:t>jaç d</w:t>
      </w:r>
      <w:r w:rsidRPr="00DF5F79">
        <w:rPr>
          <w:rFonts w:ascii="Arial" w:hAnsi="Arial" w:cs="Arial"/>
        </w:rPr>
        <w:t xml:space="preserve">e cable. (A </w:t>
      </w:r>
      <w:r w:rsidR="00E8546E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E8546E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Me</w:t>
      </w:r>
      <w:r w:rsidR="00E8546E" w:rsidRPr="00DF5F79">
        <w:rPr>
          <w:rFonts w:ascii="Arial" w:hAnsi="Arial" w:cs="Arial"/>
        </w:rPr>
        <w:t>surar, encara enrotllat a la bobina, l’aïllament dels diferents pols de cable contra massa i entre ells, segons procediment establert, per als cables de força i comunicacions. Comprovar així mateix la continuïtat</w:t>
      </w:r>
      <w:r w:rsidRPr="00DF5F79">
        <w:rPr>
          <w:rFonts w:ascii="Arial" w:hAnsi="Arial" w:cs="Arial"/>
        </w:rPr>
        <w:t xml:space="preserve">. (A </w:t>
      </w:r>
      <w:r w:rsidR="00E8546E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Distribuir </w:t>
      </w:r>
      <w:r w:rsidR="00115593" w:rsidRPr="00DF5F79">
        <w:rPr>
          <w:rFonts w:ascii="Arial" w:hAnsi="Arial" w:cs="Arial"/>
        </w:rPr>
        <w:t>els corrons de guia per al cable al llarg de tot el trajecte, correctament alineats i amb una separació entre sí que no es malmeti la coberta al friccionar amb el terra. Fixar-los al terra on es prevegi alguna tracció no perpendicular al pla</w:t>
      </w:r>
      <w:r w:rsidRPr="00DF5F79">
        <w:rPr>
          <w:rFonts w:ascii="Arial" w:hAnsi="Arial" w:cs="Arial"/>
        </w:rPr>
        <w:t xml:space="preserve"> de </w:t>
      </w:r>
      <w:r w:rsidR="00115593" w:rsidRPr="00DF5F79">
        <w:rPr>
          <w:rFonts w:ascii="Arial" w:hAnsi="Arial" w:cs="Arial"/>
        </w:rPr>
        <w:t>suport sobre el terreny. (A</w:t>
      </w:r>
      <w:r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115593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115593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lastRenderedPageBreak/>
        <w:t>Comprovar</w:t>
      </w:r>
      <w:r w:rsidR="00F01365" w:rsidRPr="00DF5F79">
        <w:rPr>
          <w:rFonts w:ascii="Arial" w:hAnsi="Arial" w:cs="Arial"/>
        </w:rPr>
        <w:t xml:space="preserve"> el b</w:t>
      </w:r>
      <w:r w:rsidRPr="00DF5F79">
        <w:rPr>
          <w:rFonts w:ascii="Arial" w:hAnsi="Arial" w:cs="Arial"/>
        </w:rPr>
        <w:t xml:space="preserve">on funcionament dels mitjans d’estesa com ara: suport bobines, frens, corrons, guies de cables, </w:t>
      </w:r>
      <w:r w:rsidR="00F01365" w:rsidRPr="00DF5F79">
        <w:rPr>
          <w:rFonts w:ascii="Arial" w:hAnsi="Arial" w:cs="Arial"/>
        </w:rPr>
        <w:t xml:space="preserve">etc.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 xml:space="preserve">O.C. </w:t>
      </w:r>
      <w:r w:rsidRPr="00DF5F79">
        <w:rPr>
          <w:rFonts w:ascii="Arial" w:hAnsi="Arial" w:cs="Arial"/>
        </w:rPr>
        <w:t>amb</w:t>
      </w:r>
      <w:r w:rsidR="00F01365" w:rsidRPr="00DF5F79">
        <w:rPr>
          <w:rFonts w:ascii="Arial" w:hAnsi="Arial" w:cs="Arial"/>
        </w:rPr>
        <w:t xml:space="preserve"> la </w:t>
      </w:r>
      <w:r w:rsidRPr="00DF5F79">
        <w:rPr>
          <w:rFonts w:ascii="Arial" w:hAnsi="Arial" w:cs="Arial"/>
        </w:rPr>
        <w:t>supervisió</w:t>
      </w:r>
      <w:r w:rsidR="00F01365" w:rsidRPr="00DF5F79">
        <w:rPr>
          <w:rFonts w:ascii="Arial" w:hAnsi="Arial" w:cs="Arial"/>
        </w:rPr>
        <w:t xml:space="preserve"> del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Distribuir el personal d</w:t>
      </w:r>
      <w:r w:rsidR="00115593" w:rsidRPr="00DF5F79">
        <w:rPr>
          <w:rFonts w:ascii="Arial" w:hAnsi="Arial" w:cs="Arial"/>
        </w:rPr>
        <w:t xml:space="preserve">’ajuda al llarg de tot el trajecte, posant </w:t>
      </w:r>
      <w:r w:rsidRPr="00DF5F79">
        <w:rPr>
          <w:rFonts w:ascii="Arial" w:hAnsi="Arial" w:cs="Arial"/>
        </w:rPr>
        <w:t xml:space="preserve">especial </w:t>
      </w:r>
      <w:r w:rsidR="00115593" w:rsidRPr="00DF5F79">
        <w:rPr>
          <w:rFonts w:ascii="Arial" w:hAnsi="Arial" w:cs="Arial"/>
        </w:rPr>
        <w:t>atenció</w:t>
      </w:r>
      <w:r w:rsidRPr="00DF5F79">
        <w:rPr>
          <w:rFonts w:ascii="Arial" w:hAnsi="Arial" w:cs="Arial"/>
        </w:rPr>
        <w:t xml:space="preserve"> a</w:t>
      </w:r>
      <w:r w:rsidR="00115593" w:rsidRPr="00DF5F79">
        <w:rPr>
          <w:rFonts w:ascii="Arial" w:hAnsi="Arial" w:cs="Arial"/>
        </w:rPr>
        <w:t xml:space="preserve">ls punts amb canvis de direcció.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115593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Deixar</w:t>
      </w:r>
      <w:r w:rsidR="00F01365" w:rsidRPr="00DF5F79">
        <w:rPr>
          <w:rFonts w:ascii="Arial" w:hAnsi="Arial" w:cs="Arial"/>
        </w:rPr>
        <w:t xml:space="preserve"> una punta de dos metr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de cable </w:t>
      </w:r>
      <w:r w:rsidRPr="00DF5F79">
        <w:rPr>
          <w:rFonts w:ascii="Arial" w:hAnsi="Arial" w:cs="Arial"/>
        </w:rPr>
        <w:t>a l’origen o destí, si aquest és un</w:t>
      </w:r>
      <w:r w:rsidR="00F01365" w:rsidRPr="00DF5F79">
        <w:rPr>
          <w:rFonts w:ascii="Arial" w:hAnsi="Arial" w:cs="Arial"/>
        </w:rPr>
        <w:t xml:space="preserve">a arqueta, o </w:t>
      </w:r>
      <w:r w:rsidRPr="00DF5F79">
        <w:rPr>
          <w:rFonts w:ascii="Arial" w:hAnsi="Arial" w:cs="Arial"/>
        </w:rPr>
        <w:t>allò</w:t>
      </w:r>
      <w:r w:rsidR="00F01365" w:rsidRPr="00DF5F79">
        <w:rPr>
          <w:rFonts w:ascii="Arial" w:hAnsi="Arial" w:cs="Arial"/>
        </w:rPr>
        <w:t xml:space="preserve"> que </w:t>
      </w:r>
      <w:r w:rsidRPr="00DF5F79">
        <w:rPr>
          <w:rFonts w:ascii="Arial" w:hAnsi="Arial" w:cs="Arial"/>
        </w:rPr>
        <w:t>indiqui</w:t>
      </w:r>
      <w:r w:rsidR="00F01365" w:rsidRPr="00DF5F79">
        <w:rPr>
          <w:rFonts w:ascii="Arial" w:hAnsi="Arial" w:cs="Arial"/>
        </w:rPr>
        <w:t xml:space="preserve"> el CAT si </w:t>
      </w:r>
      <w:r w:rsidRPr="00DF5F79">
        <w:rPr>
          <w:rFonts w:ascii="Arial" w:hAnsi="Arial" w:cs="Arial"/>
        </w:rPr>
        <w:t xml:space="preserve">es tracta d’una </w:t>
      </w:r>
      <w:r w:rsidR="00F01365" w:rsidRPr="00DF5F79">
        <w:rPr>
          <w:rFonts w:ascii="Arial" w:hAnsi="Arial" w:cs="Arial"/>
        </w:rPr>
        <w:t>caseta (</w:t>
      </w:r>
      <w:r w:rsidRPr="00DF5F79">
        <w:rPr>
          <w:rFonts w:ascii="Arial" w:hAnsi="Arial" w:cs="Arial"/>
        </w:rPr>
        <w:t>estació</w:t>
      </w:r>
      <w:r w:rsidR="00F01365" w:rsidRPr="00DF5F79">
        <w:rPr>
          <w:rFonts w:ascii="Arial" w:hAnsi="Arial" w:cs="Arial"/>
        </w:rPr>
        <w:t xml:space="preserve"> de bomb</w:t>
      </w:r>
      <w:r w:rsidRPr="00DF5F79">
        <w:rPr>
          <w:rFonts w:ascii="Arial" w:hAnsi="Arial" w:cs="Arial"/>
        </w:rPr>
        <w:t>ament</w:t>
      </w:r>
      <w:r w:rsidR="00F01365" w:rsidRPr="00DF5F79">
        <w:rPr>
          <w:rFonts w:ascii="Arial" w:hAnsi="Arial" w:cs="Arial"/>
        </w:rPr>
        <w:t xml:space="preserve">, </w:t>
      </w:r>
      <w:r w:rsidRPr="00DF5F79">
        <w:rPr>
          <w:rFonts w:ascii="Arial" w:hAnsi="Arial" w:cs="Arial"/>
        </w:rPr>
        <w:t>dipòsit</w:t>
      </w:r>
      <w:r w:rsidR="00F01365" w:rsidRPr="00DF5F79">
        <w:rPr>
          <w:rFonts w:ascii="Arial" w:hAnsi="Arial" w:cs="Arial"/>
        </w:rPr>
        <w:t xml:space="preserve">, </w:t>
      </w:r>
      <w:r w:rsidRPr="00DF5F79">
        <w:rPr>
          <w:rFonts w:ascii="Arial" w:hAnsi="Arial" w:cs="Arial"/>
        </w:rPr>
        <w:t>derivació). En cas</w:t>
      </w:r>
      <w:r w:rsidR="00F01365" w:rsidRPr="00DF5F79">
        <w:rPr>
          <w:rFonts w:ascii="Arial" w:hAnsi="Arial" w:cs="Arial"/>
        </w:rPr>
        <w:t xml:space="preserve"> de </w:t>
      </w:r>
      <w:r w:rsidRPr="00DF5F79">
        <w:rPr>
          <w:rFonts w:ascii="Arial" w:hAnsi="Arial" w:cs="Arial"/>
        </w:rPr>
        <w:t>connexions</w:t>
      </w:r>
      <w:r w:rsidR="00F01365" w:rsidRPr="00DF5F79">
        <w:rPr>
          <w:rFonts w:ascii="Arial" w:hAnsi="Arial" w:cs="Arial"/>
        </w:rPr>
        <w:t xml:space="preserve"> en </w:t>
      </w:r>
      <w:r w:rsidRPr="00DF5F79">
        <w:rPr>
          <w:rFonts w:ascii="Arial" w:hAnsi="Arial" w:cs="Arial"/>
        </w:rPr>
        <w:t>rasa, es deixarà com a mínim entre metre i mig d’encavalcament e</w:t>
      </w:r>
      <w:r w:rsidR="00F01365" w:rsidRPr="00DF5F79">
        <w:rPr>
          <w:rFonts w:ascii="Arial" w:hAnsi="Arial" w:cs="Arial"/>
        </w:rPr>
        <w:t>ntre amb</w:t>
      </w:r>
      <w:r w:rsidRPr="00DF5F79">
        <w:rPr>
          <w:rFonts w:ascii="Arial" w:hAnsi="Arial" w:cs="Arial"/>
        </w:rPr>
        <w:t>dues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puntes</w:t>
      </w:r>
      <w:r w:rsidR="00F01365" w:rsidRPr="00DF5F79">
        <w:rPr>
          <w:rFonts w:ascii="Arial" w:hAnsi="Arial" w:cs="Arial"/>
        </w:rPr>
        <w:t xml:space="preserve">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4F0CDC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Fer</w:t>
      </w:r>
      <w:r w:rsidR="00F01365"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l’estesa</w:t>
      </w:r>
      <w:r w:rsidR="00F01365" w:rsidRPr="00DF5F79">
        <w:rPr>
          <w:rFonts w:ascii="Arial" w:hAnsi="Arial" w:cs="Arial"/>
        </w:rPr>
        <w:t xml:space="preserve"> del cable sobre </w:t>
      </w:r>
      <w:r w:rsidR="00115593" w:rsidRPr="00DF5F79">
        <w:rPr>
          <w:rFonts w:ascii="Arial" w:hAnsi="Arial" w:cs="Arial"/>
        </w:rPr>
        <w:t>els corrons. S’estendran bobines completes.</w:t>
      </w:r>
      <w:r w:rsidR="00F01365" w:rsidRPr="00DF5F79">
        <w:rPr>
          <w:rFonts w:ascii="Arial" w:hAnsi="Arial" w:cs="Arial"/>
        </w:rPr>
        <w:t xml:space="preserve"> (A </w:t>
      </w:r>
      <w:r w:rsidR="00115593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="00115593"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115593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Dipositar</w:t>
      </w:r>
      <w:r w:rsidR="00F01365" w:rsidRPr="00DF5F79">
        <w:rPr>
          <w:rFonts w:ascii="Arial" w:hAnsi="Arial" w:cs="Arial"/>
        </w:rPr>
        <w:t xml:space="preserve"> el cable sobre el </w:t>
      </w:r>
      <w:r w:rsidRPr="00DF5F79">
        <w:rPr>
          <w:rFonts w:ascii="Arial" w:hAnsi="Arial" w:cs="Arial"/>
        </w:rPr>
        <w:t xml:space="preserve">jaç de sorra o terra garbellada </w:t>
      </w:r>
      <w:r w:rsidR="00F01365" w:rsidRPr="00DF5F79">
        <w:rPr>
          <w:rFonts w:ascii="Arial" w:hAnsi="Arial" w:cs="Arial"/>
        </w:rPr>
        <w:t xml:space="preserve">o sobre la </w:t>
      </w:r>
      <w:r w:rsidRPr="00DF5F79">
        <w:rPr>
          <w:rFonts w:ascii="Arial" w:hAnsi="Arial" w:cs="Arial"/>
        </w:rPr>
        <w:t>safata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 xml:space="preserve">als trams aeris. </w:t>
      </w:r>
      <w:r w:rsidR="00F01365" w:rsidRPr="00DF5F79">
        <w:rPr>
          <w:rFonts w:ascii="Arial" w:hAnsi="Arial" w:cs="Arial"/>
        </w:rPr>
        <w:t xml:space="preserve">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4F0CDC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Fer</w:t>
      </w:r>
      <w:r w:rsidR="00F01365"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connexions</w:t>
      </w:r>
      <w:r w:rsidR="00F01365"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segons</w:t>
      </w:r>
      <w:r w:rsidR="00F01365"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procediment</w:t>
      </w:r>
      <w:r w:rsidR="00F01365"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apropat p</w:t>
      </w:r>
      <w:r w:rsidR="00F01365" w:rsidRPr="00DF5F79">
        <w:rPr>
          <w:rFonts w:ascii="Arial" w:hAnsi="Arial" w:cs="Arial"/>
        </w:rPr>
        <w:t xml:space="preserve">el CAT. (A </w:t>
      </w:r>
      <w:r w:rsidR="00115593" w:rsidRPr="00DF5F79">
        <w:rPr>
          <w:rFonts w:ascii="Arial" w:hAnsi="Arial" w:cs="Arial"/>
        </w:rPr>
        <w:t>realitzar p</w:t>
      </w:r>
      <w:r w:rsidR="00F01365"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Una </w:t>
      </w:r>
      <w:r w:rsidR="00115593" w:rsidRPr="00DF5F79">
        <w:rPr>
          <w:rFonts w:ascii="Arial" w:hAnsi="Arial" w:cs="Arial"/>
        </w:rPr>
        <w:t>vegada</w:t>
      </w:r>
      <w:r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realitzada</w:t>
      </w:r>
      <w:r w:rsidRPr="00DF5F79">
        <w:rPr>
          <w:rFonts w:ascii="Arial" w:hAnsi="Arial" w:cs="Arial"/>
        </w:rPr>
        <w:t xml:space="preserve"> </w:t>
      </w:r>
      <w:r w:rsidR="00115593" w:rsidRPr="00DF5F79">
        <w:rPr>
          <w:rFonts w:ascii="Arial" w:hAnsi="Arial" w:cs="Arial"/>
        </w:rPr>
        <w:t>l’estesa pe</w:t>
      </w:r>
      <w:r w:rsidRPr="00DF5F79">
        <w:rPr>
          <w:rFonts w:ascii="Arial" w:hAnsi="Arial" w:cs="Arial"/>
        </w:rPr>
        <w:t xml:space="preserve">r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 xml:space="preserve">O.C. </w:t>
      </w:r>
      <w:r w:rsidR="00115593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  <w:b/>
          <w:bCs/>
          <w:u w:val="single"/>
        </w:rPr>
        <w:t>compro</w:t>
      </w:r>
      <w:r w:rsidR="00115593" w:rsidRPr="00DF5F79">
        <w:rPr>
          <w:rFonts w:ascii="Arial" w:hAnsi="Arial" w:cs="Arial"/>
          <w:b/>
          <w:bCs/>
          <w:u w:val="single"/>
        </w:rPr>
        <w:t>vat pe</w:t>
      </w:r>
      <w:r w:rsidRPr="00DF5F79">
        <w:rPr>
          <w:rFonts w:ascii="Arial" w:hAnsi="Arial" w:cs="Arial"/>
          <w:b/>
          <w:bCs/>
          <w:u w:val="single"/>
        </w:rPr>
        <w:t xml:space="preserve">l CAT que </w:t>
      </w:r>
      <w:r w:rsidR="00115593" w:rsidRPr="00DF5F79">
        <w:rPr>
          <w:rFonts w:ascii="Arial" w:hAnsi="Arial" w:cs="Arial"/>
          <w:b/>
          <w:bCs/>
          <w:u w:val="single"/>
        </w:rPr>
        <w:t>l’aïllament i la continuïtat del tram complet és correcte</w:t>
      </w:r>
      <w:r w:rsidRPr="00DF5F79">
        <w:rPr>
          <w:rFonts w:ascii="Arial" w:hAnsi="Arial" w:cs="Arial"/>
        </w:rPr>
        <w:t xml:space="preserve">, </w:t>
      </w:r>
      <w:r w:rsidR="006019B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 e</w:t>
      </w:r>
      <w:r w:rsidR="009A37B9" w:rsidRPr="00DF5F79">
        <w:rPr>
          <w:rFonts w:ascii="Arial" w:hAnsi="Arial" w:cs="Arial"/>
        </w:rPr>
        <w:t>stendrà els altres</w:t>
      </w:r>
      <w:r w:rsidRPr="00DF5F79">
        <w:rPr>
          <w:rFonts w:ascii="Arial" w:hAnsi="Arial" w:cs="Arial"/>
        </w:rPr>
        <w:t xml:space="preserve"> 100 mm de </w:t>
      </w:r>
      <w:r w:rsidR="009A37B9" w:rsidRPr="00DF5F79">
        <w:rPr>
          <w:rFonts w:ascii="Arial" w:hAnsi="Arial" w:cs="Arial"/>
        </w:rPr>
        <w:t xml:space="preserve">sorra o terra garbellada de la segona capa de protecció </w:t>
      </w:r>
      <w:r w:rsidRPr="00DF5F79">
        <w:rPr>
          <w:rFonts w:ascii="Arial" w:hAnsi="Arial" w:cs="Arial"/>
        </w:rPr>
        <w:t>sobre el cable.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Anotar </w:t>
      </w:r>
      <w:r w:rsidR="009A37B9" w:rsidRPr="00DF5F79">
        <w:rPr>
          <w:rFonts w:ascii="Arial" w:hAnsi="Arial" w:cs="Arial"/>
        </w:rPr>
        <w:t>a</w:t>
      </w:r>
      <w:r w:rsidRPr="00DF5F79">
        <w:rPr>
          <w:rFonts w:ascii="Arial" w:hAnsi="Arial" w:cs="Arial"/>
        </w:rPr>
        <w:t xml:space="preserve"> la </w:t>
      </w:r>
      <w:r w:rsidR="009A37B9" w:rsidRPr="00DF5F79">
        <w:rPr>
          <w:rFonts w:ascii="Arial" w:hAnsi="Arial" w:cs="Arial"/>
        </w:rPr>
        <w:t>llista</w:t>
      </w:r>
      <w:r w:rsidRPr="00DF5F79">
        <w:rPr>
          <w:rFonts w:ascii="Arial" w:hAnsi="Arial" w:cs="Arial"/>
        </w:rPr>
        <w:t xml:space="preserve"> de cable l</w:t>
      </w:r>
      <w:r w:rsidR="009A37B9" w:rsidRPr="00DF5F79">
        <w:rPr>
          <w:rFonts w:ascii="Arial" w:hAnsi="Arial" w:cs="Arial"/>
        </w:rPr>
        <w:t xml:space="preserve">es dades necessàries en relació a les connexions realitzades </w:t>
      </w:r>
      <w:r w:rsidRPr="00DF5F79">
        <w:rPr>
          <w:rFonts w:ascii="Arial" w:hAnsi="Arial" w:cs="Arial"/>
        </w:rPr>
        <w:t>(</w:t>
      </w:r>
      <w:r w:rsidR="009A37B9" w:rsidRPr="00DF5F79">
        <w:rPr>
          <w:rFonts w:ascii="Arial" w:hAnsi="Arial" w:cs="Arial"/>
        </w:rPr>
        <w:t>situació</w:t>
      </w:r>
      <w:r w:rsidRPr="00DF5F79">
        <w:rPr>
          <w:rFonts w:ascii="Arial" w:hAnsi="Arial" w:cs="Arial"/>
        </w:rPr>
        <w:t xml:space="preserve"> respect</w:t>
      </w:r>
      <w:r w:rsidR="009A37B9" w:rsidRPr="00DF5F79">
        <w:rPr>
          <w:rFonts w:ascii="Arial" w:hAnsi="Arial" w:cs="Arial"/>
        </w:rPr>
        <w:t>e a l’</w:t>
      </w:r>
      <w:r w:rsidRPr="00DF5F79">
        <w:rPr>
          <w:rFonts w:ascii="Arial" w:hAnsi="Arial" w:cs="Arial"/>
        </w:rPr>
        <w:t>arqueta m</w:t>
      </w:r>
      <w:r w:rsidR="009A37B9" w:rsidRPr="00DF5F79">
        <w:rPr>
          <w:rFonts w:ascii="Arial" w:hAnsi="Arial" w:cs="Arial"/>
        </w:rPr>
        <w:t>é</w:t>
      </w:r>
      <w:r w:rsidRPr="00DF5F79">
        <w:rPr>
          <w:rFonts w:ascii="Arial" w:hAnsi="Arial" w:cs="Arial"/>
        </w:rPr>
        <w:t xml:space="preserve">s </w:t>
      </w:r>
      <w:r w:rsidR="009A37B9" w:rsidRPr="00DF5F79">
        <w:rPr>
          <w:rFonts w:ascii="Arial" w:hAnsi="Arial" w:cs="Arial"/>
        </w:rPr>
        <w:t>pròxima</w:t>
      </w:r>
      <w:r w:rsidRPr="00DF5F79">
        <w:rPr>
          <w:rFonts w:ascii="Arial" w:hAnsi="Arial" w:cs="Arial"/>
        </w:rPr>
        <w:t xml:space="preserve"> “</w:t>
      </w:r>
      <w:r w:rsidR="009A37B9" w:rsidRPr="00DF5F79">
        <w:rPr>
          <w:rFonts w:ascii="Arial" w:hAnsi="Arial" w:cs="Arial"/>
        </w:rPr>
        <w:t>aigües</w:t>
      </w:r>
      <w:r w:rsidRPr="00DF5F79">
        <w:rPr>
          <w:rFonts w:ascii="Arial" w:hAnsi="Arial" w:cs="Arial"/>
        </w:rPr>
        <w:t xml:space="preserve"> </w:t>
      </w:r>
      <w:r w:rsidR="009A37B9" w:rsidRPr="00DF5F79">
        <w:rPr>
          <w:rFonts w:ascii="Arial" w:hAnsi="Arial" w:cs="Arial"/>
        </w:rPr>
        <w:t>a dalt”</w:t>
      </w:r>
      <w:r w:rsidRPr="00DF5F79">
        <w:rPr>
          <w:rFonts w:ascii="Arial" w:hAnsi="Arial" w:cs="Arial"/>
        </w:rPr>
        <w:t xml:space="preserve">). (A </w:t>
      </w:r>
      <w:r w:rsidR="009A37B9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D615C4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 xml:space="preserve">O.C. </w:t>
      </w:r>
      <w:r w:rsidRPr="00DF5F79">
        <w:rPr>
          <w:rFonts w:ascii="Arial" w:hAnsi="Arial" w:cs="Arial"/>
        </w:rPr>
        <w:t xml:space="preserve">farà l’últim rebliment amb </w:t>
      </w:r>
      <w:r w:rsidR="00F01365" w:rsidRPr="00DF5F79">
        <w:rPr>
          <w:rFonts w:ascii="Arial" w:hAnsi="Arial" w:cs="Arial"/>
        </w:rPr>
        <w:t xml:space="preserve">la </w:t>
      </w:r>
      <w:r w:rsidRPr="00DF5F79">
        <w:rPr>
          <w:rFonts w:ascii="Arial" w:hAnsi="Arial" w:cs="Arial"/>
          <w:b/>
          <w:bCs/>
          <w:u w:val="single"/>
        </w:rPr>
        <w:t>màxima</w:t>
      </w:r>
      <w:r w:rsidR="00F01365" w:rsidRPr="00DF5F79">
        <w:rPr>
          <w:rFonts w:ascii="Arial" w:hAnsi="Arial" w:cs="Arial"/>
          <w:b/>
          <w:bCs/>
          <w:u w:val="single"/>
        </w:rPr>
        <w:t xml:space="preserve"> </w:t>
      </w:r>
      <w:r w:rsidRPr="00DF5F79">
        <w:rPr>
          <w:rFonts w:ascii="Arial" w:hAnsi="Arial" w:cs="Arial"/>
          <w:b/>
          <w:bCs/>
          <w:u w:val="single"/>
        </w:rPr>
        <w:t>celeritat</w:t>
      </w:r>
      <w:r w:rsidR="00F01365" w:rsidRPr="00DF5F79">
        <w:rPr>
          <w:rFonts w:ascii="Arial" w:hAnsi="Arial" w:cs="Arial"/>
          <w:b/>
          <w:bCs/>
          <w:u w:val="single"/>
        </w:rPr>
        <w:t xml:space="preserve"> </w:t>
      </w:r>
      <w:r w:rsidRPr="00DF5F79">
        <w:rPr>
          <w:rFonts w:ascii="Arial" w:hAnsi="Arial" w:cs="Arial"/>
          <w:b/>
          <w:bCs/>
          <w:u w:val="single"/>
        </w:rPr>
        <w:t>possible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 evitar el robatori del cabl</w:t>
      </w:r>
      <w:r w:rsidR="00F01365" w:rsidRPr="00DF5F79">
        <w:rPr>
          <w:rFonts w:ascii="Arial" w:hAnsi="Arial" w:cs="Arial"/>
        </w:rPr>
        <w:t xml:space="preserve">e. Una </w:t>
      </w:r>
      <w:r w:rsidRPr="00DF5F79">
        <w:rPr>
          <w:rFonts w:ascii="Arial" w:hAnsi="Arial" w:cs="Arial"/>
        </w:rPr>
        <w:t>vegada</w:t>
      </w:r>
      <w:r w:rsidR="00F01365" w:rsidRPr="00DF5F79">
        <w:rPr>
          <w:rFonts w:ascii="Arial" w:hAnsi="Arial" w:cs="Arial"/>
        </w:rPr>
        <w:t xml:space="preserve"> efectua</w:t>
      </w:r>
      <w:r w:rsidRPr="00DF5F79">
        <w:rPr>
          <w:rFonts w:ascii="Arial" w:hAnsi="Arial" w:cs="Arial"/>
        </w:rPr>
        <w:t>t el rebliment complet</w:t>
      </w:r>
      <w:r w:rsidR="00F01365" w:rsidRPr="00DF5F79">
        <w:rPr>
          <w:rFonts w:ascii="Arial" w:hAnsi="Arial" w:cs="Arial"/>
        </w:rPr>
        <w:t xml:space="preserve"> de la </w:t>
      </w:r>
      <w:r w:rsidRPr="00DF5F79">
        <w:rPr>
          <w:rFonts w:ascii="Arial" w:hAnsi="Arial" w:cs="Arial"/>
        </w:rPr>
        <w:t>rasa,</w:t>
      </w:r>
      <w:r w:rsidR="00F01365" w:rsidRPr="00DF5F79">
        <w:rPr>
          <w:rFonts w:ascii="Arial" w:hAnsi="Arial" w:cs="Arial"/>
        </w:rPr>
        <w:t xml:space="preserve"> el CAT </w:t>
      </w:r>
      <w:r w:rsidRPr="00DF5F79">
        <w:rPr>
          <w:rFonts w:ascii="Arial" w:hAnsi="Arial" w:cs="Arial"/>
        </w:rPr>
        <w:t>comprovarà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l’aïllament i la continuïtat. Si és correcte es donarà per completada l’estesa per part de l’O</w:t>
      </w:r>
      <w:r w:rsidR="00F01365" w:rsidRPr="00DF5F79">
        <w:rPr>
          <w:rFonts w:ascii="Arial" w:hAnsi="Arial" w:cs="Arial"/>
        </w:rPr>
        <w:t>.C.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</w:t>
      </w:r>
      <w:r w:rsidR="00575DF0" w:rsidRPr="00DF5F79">
        <w:rPr>
          <w:rFonts w:ascii="Arial" w:hAnsi="Arial" w:cs="Arial"/>
        </w:rPr>
        <w:t>l·</w:t>
      </w:r>
      <w:r w:rsidRPr="00DF5F79">
        <w:rPr>
          <w:rFonts w:ascii="Arial" w:hAnsi="Arial" w:cs="Arial"/>
        </w:rPr>
        <w:t xml:space="preserve">locar </w:t>
      </w:r>
      <w:r w:rsidR="00575DF0" w:rsidRPr="00DF5F79">
        <w:rPr>
          <w:rFonts w:ascii="Arial" w:hAnsi="Arial" w:cs="Arial"/>
        </w:rPr>
        <w:t>als extrems lliures del cable, un barret de protecció termoretràctil</w:t>
      </w:r>
      <w:r w:rsidRPr="00DF5F79">
        <w:rPr>
          <w:rFonts w:ascii="Arial" w:hAnsi="Arial" w:cs="Arial"/>
        </w:rPr>
        <w:t xml:space="preserve"> </w:t>
      </w:r>
      <w:proofErr w:type="spellStart"/>
      <w:r w:rsidRPr="00DF5F79">
        <w:rPr>
          <w:rFonts w:ascii="Arial" w:hAnsi="Arial" w:cs="Arial"/>
        </w:rPr>
        <w:t>Scotch</w:t>
      </w:r>
      <w:proofErr w:type="spellEnd"/>
      <w:r w:rsidRPr="00DF5F79">
        <w:rPr>
          <w:rFonts w:ascii="Arial" w:hAnsi="Arial" w:cs="Arial"/>
        </w:rPr>
        <w:t xml:space="preserve"> o similar, p</w:t>
      </w:r>
      <w:r w:rsidR="00575DF0" w:rsidRPr="00DF5F79">
        <w:rPr>
          <w:rFonts w:ascii="Arial" w:hAnsi="Arial" w:cs="Arial"/>
        </w:rPr>
        <w:t>er evitar l’entrada d’humitat pel barret</w:t>
      </w:r>
      <w:r w:rsidRPr="00DF5F79">
        <w:rPr>
          <w:rFonts w:ascii="Arial" w:hAnsi="Arial" w:cs="Arial"/>
        </w:rPr>
        <w:t xml:space="preserve">. (A </w:t>
      </w:r>
      <w:r w:rsidR="00575DF0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Marcar </w:t>
      </w:r>
      <w:r w:rsidR="00293A19" w:rsidRPr="00DF5F79">
        <w:rPr>
          <w:rFonts w:ascii="Arial" w:hAnsi="Arial" w:cs="Arial"/>
        </w:rPr>
        <w:t>provisionalment</w:t>
      </w:r>
      <w:r w:rsidRPr="00DF5F79">
        <w:rPr>
          <w:rFonts w:ascii="Arial" w:hAnsi="Arial" w:cs="Arial"/>
        </w:rPr>
        <w:t xml:space="preserve"> </w:t>
      </w:r>
      <w:r w:rsidR="00293A19" w:rsidRPr="00DF5F79">
        <w:rPr>
          <w:rFonts w:ascii="Arial" w:hAnsi="Arial" w:cs="Arial"/>
        </w:rPr>
        <w:t xml:space="preserve">amb una xapa metàl·lica gravada, el número de cada tram </w:t>
      </w:r>
      <w:r w:rsidRPr="00DF5F79">
        <w:rPr>
          <w:rFonts w:ascii="Arial" w:hAnsi="Arial" w:cs="Arial"/>
        </w:rPr>
        <w:t xml:space="preserve">de cable </w:t>
      </w:r>
      <w:r w:rsidR="00293A19" w:rsidRPr="00DF5F79">
        <w:rPr>
          <w:rFonts w:ascii="Arial" w:hAnsi="Arial" w:cs="Arial"/>
        </w:rPr>
        <w:t>a l’o</w:t>
      </w:r>
      <w:r w:rsidRPr="00DF5F79">
        <w:rPr>
          <w:rFonts w:ascii="Arial" w:hAnsi="Arial" w:cs="Arial"/>
        </w:rPr>
        <w:t xml:space="preserve">rigen </w:t>
      </w:r>
      <w:r w:rsidR="00293A19" w:rsidRPr="00DF5F79">
        <w:rPr>
          <w:rFonts w:ascii="Arial" w:hAnsi="Arial" w:cs="Arial"/>
        </w:rPr>
        <w:t>i destí</w:t>
      </w:r>
      <w:r w:rsidRPr="00DF5F79">
        <w:rPr>
          <w:rFonts w:ascii="Arial" w:hAnsi="Arial" w:cs="Arial"/>
        </w:rPr>
        <w:t xml:space="preserve">. (A </w:t>
      </w:r>
      <w:r w:rsidR="00293A19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596826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DF5F79">
        <w:rPr>
          <w:rFonts w:ascii="Arial" w:hAnsi="Arial" w:cs="Arial"/>
        </w:rPr>
        <w:t>Soterrar les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puntes</w:t>
      </w:r>
      <w:r w:rsidR="00F01365" w:rsidRPr="00DF5F79">
        <w:rPr>
          <w:rFonts w:ascii="Arial" w:hAnsi="Arial" w:cs="Arial"/>
        </w:rPr>
        <w:t xml:space="preserve"> del cable </w:t>
      </w:r>
      <w:r w:rsidRPr="00DF5F79">
        <w:rPr>
          <w:rFonts w:ascii="Arial" w:hAnsi="Arial" w:cs="Arial"/>
        </w:rPr>
        <w:t>per</w:t>
      </w:r>
      <w:r w:rsidR="00F01365" w:rsidRPr="00DF5F79">
        <w:rPr>
          <w:rFonts w:ascii="Arial" w:hAnsi="Arial" w:cs="Arial"/>
        </w:rPr>
        <w:t xml:space="preserve"> evitar </w:t>
      </w:r>
      <w:r w:rsidRPr="00DF5F79">
        <w:rPr>
          <w:rFonts w:ascii="Arial" w:hAnsi="Arial" w:cs="Arial"/>
        </w:rPr>
        <w:t>robatoris i/</w:t>
      </w:r>
      <w:r w:rsidR="00F01365" w:rsidRPr="00DF5F79">
        <w:rPr>
          <w:rFonts w:ascii="Arial" w:hAnsi="Arial" w:cs="Arial"/>
        </w:rPr>
        <w:t xml:space="preserve">o </w:t>
      </w:r>
      <w:r w:rsidRPr="00DF5F79">
        <w:rPr>
          <w:rFonts w:ascii="Arial" w:hAnsi="Arial" w:cs="Arial"/>
        </w:rPr>
        <w:t>malmetre el cable i</w:t>
      </w:r>
      <w:r w:rsidR="00F01365" w:rsidRPr="00DF5F79">
        <w:rPr>
          <w:rFonts w:ascii="Arial" w:hAnsi="Arial" w:cs="Arial"/>
        </w:rPr>
        <w:t xml:space="preserve"> </w:t>
      </w:r>
      <w:r w:rsidR="00F01365" w:rsidRPr="00DF5F79">
        <w:rPr>
          <w:rFonts w:ascii="Arial" w:hAnsi="Arial" w:cs="Arial"/>
          <w:b/>
          <w:bCs/>
          <w:u w:val="single"/>
        </w:rPr>
        <w:t>identificar el l</w:t>
      </w:r>
      <w:r w:rsidRPr="00DF5F79">
        <w:rPr>
          <w:rFonts w:ascii="Arial" w:hAnsi="Arial" w:cs="Arial"/>
          <w:b/>
          <w:bCs/>
          <w:u w:val="single"/>
        </w:rPr>
        <w:t>loc mitjançant u</w:t>
      </w:r>
      <w:r w:rsidR="00F01365" w:rsidRPr="00DF5F79">
        <w:rPr>
          <w:rFonts w:ascii="Arial" w:hAnsi="Arial" w:cs="Arial"/>
          <w:b/>
          <w:bCs/>
          <w:u w:val="single"/>
        </w:rPr>
        <w:t xml:space="preserve">na estaca de </w:t>
      </w:r>
      <w:r w:rsidRPr="00DF5F79">
        <w:rPr>
          <w:rFonts w:ascii="Arial" w:hAnsi="Arial" w:cs="Arial"/>
          <w:b/>
          <w:bCs/>
          <w:u w:val="single"/>
        </w:rPr>
        <w:t>fusta</w:t>
      </w:r>
      <w:r w:rsidR="00F01365" w:rsidRPr="00DF5F79">
        <w:rPr>
          <w:rFonts w:ascii="Arial" w:hAnsi="Arial" w:cs="Arial"/>
        </w:rPr>
        <w:t xml:space="preserve"> (de 700x50x50 mm color </w:t>
      </w:r>
      <w:r w:rsidRPr="00DF5F79">
        <w:rPr>
          <w:rFonts w:ascii="Arial" w:hAnsi="Arial" w:cs="Arial"/>
        </w:rPr>
        <w:t>groc</w:t>
      </w:r>
      <w:r w:rsidR="00F01365" w:rsidRPr="00DF5F79">
        <w:rPr>
          <w:rFonts w:ascii="Arial" w:hAnsi="Arial" w:cs="Arial"/>
        </w:rPr>
        <w:t xml:space="preserve">, 500 mm </w:t>
      </w:r>
      <w:r w:rsidRPr="00DF5F79">
        <w:rPr>
          <w:rFonts w:ascii="Arial" w:hAnsi="Arial" w:cs="Arial"/>
        </w:rPr>
        <w:t>soterrats</w:t>
      </w:r>
      <w:r w:rsidR="00F01365" w:rsidRPr="00DF5F79">
        <w:rPr>
          <w:rFonts w:ascii="Arial" w:hAnsi="Arial" w:cs="Arial"/>
        </w:rPr>
        <w:t xml:space="preserve">).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</w:t>
      </w:r>
      <w:r w:rsidR="00F01365" w:rsidRPr="00DF5F79">
        <w:rPr>
          <w:rFonts w:ascii="Arial" w:hAnsi="Arial" w:cs="Arial"/>
        </w:rPr>
        <w:t xml:space="preserve"> </w:t>
      </w:r>
      <w:r w:rsidR="00326EA7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607FBB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 xml:space="preserve">EN </w:t>
      </w:r>
      <w:r w:rsidR="00261AD1" w:rsidRPr="00DF5F79">
        <w:rPr>
          <w:rFonts w:ascii="Arial" w:hAnsi="Arial" w:cs="Arial"/>
          <w:b/>
          <w:bCs/>
          <w:u w:val="single"/>
        </w:rPr>
        <w:t>RASA</w:t>
      </w:r>
      <w:r w:rsidRPr="00DF5F79">
        <w:rPr>
          <w:rFonts w:ascii="Arial" w:hAnsi="Arial" w:cs="Arial"/>
          <w:b/>
          <w:bCs/>
          <w:u w:val="single"/>
        </w:rPr>
        <w:t xml:space="preserve"> TAPADA (</w:t>
      </w:r>
      <w:r w:rsidR="00261AD1" w:rsidRPr="00DF5F79">
        <w:rPr>
          <w:rFonts w:ascii="Arial" w:hAnsi="Arial" w:cs="Arial"/>
          <w:b/>
          <w:bCs/>
          <w:u w:val="single"/>
        </w:rPr>
        <w:t>sota tub guia</w:t>
      </w:r>
      <w:r w:rsidRPr="00DF5F79">
        <w:rPr>
          <w:rFonts w:ascii="Arial" w:hAnsi="Arial" w:cs="Arial"/>
          <w:b/>
          <w:bCs/>
          <w:u w:val="single"/>
        </w:rPr>
        <w:t>)</w:t>
      </w:r>
    </w:p>
    <w:p w:rsidR="00F01365" w:rsidRPr="00DF5F79" w:rsidRDefault="00326EA7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L’a</w:t>
      </w:r>
      <w:r w:rsidR="00F01365" w:rsidRPr="00DF5F79">
        <w:rPr>
          <w:rFonts w:ascii="Arial" w:hAnsi="Arial" w:cs="Arial"/>
        </w:rPr>
        <w:t>mplitud de l</w:t>
      </w:r>
      <w:r w:rsidR="003543BF" w:rsidRPr="00DF5F79">
        <w:rPr>
          <w:rFonts w:ascii="Arial" w:hAnsi="Arial" w:cs="Arial"/>
        </w:rPr>
        <w:t>es cales, que les boques dels tubs no estiguin obstruïdes eliminant terra i pedres d’elles i que la guia es mogui amb facilitat</w:t>
      </w:r>
      <w:r w:rsidR="00F01365" w:rsidRPr="00DF5F79">
        <w:rPr>
          <w:rFonts w:ascii="Arial" w:hAnsi="Arial" w:cs="Arial"/>
        </w:rPr>
        <w:t xml:space="preserve">. (A </w:t>
      </w:r>
      <w:r w:rsidR="003543BF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="003543BF" w:rsidRPr="00DF5F79">
        <w:rPr>
          <w:rFonts w:ascii="Arial" w:hAnsi="Arial" w:cs="Arial"/>
        </w:rPr>
        <w:t>er 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Distribuir </w:t>
      </w:r>
      <w:r w:rsidR="0080443E" w:rsidRPr="00DF5F79">
        <w:rPr>
          <w:rFonts w:ascii="Arial" w:hAnsi="Arial" w:cs="Arial"/>
        </w:rPr>
        <w:t xml:space="preserve">al fons de la </w:t>
      </w:r>
      <w:proofErr w:type="spellStart"/>
      <w:r w:rsidR="0080443E" w:rsidRPr="00DF5F79">
        <w:rPr>
          <w:rFonts w:ascii="Arial" w:hAnsi="Arial" w:cs="Arial"/>
        </w:rPr>
        <w:t>cata</w:t>
      </w:r>
      <w:proofErr w:type="spellEnd"/>
      <w:r w:rsidR="0080443E" w:rsidRPr="00DF5F79">
        <w:rPr>
          <w:rFonts w:ascii="Arial" w:hAnsi="Arial" w:cs="Arial"/>
        </w:rPr>
        <w:t xml:space="preserve"> un jaç de sorra o terra aïllada </w:t>
      </w:r>
      <w:r w:rsidRPr="00DF5F79">
        <w:rPr>
          <w:rFonts w:ascii="Arial" w:hAnsi="Arial" w:cs="Arial"/>
        </w:rPr>
        <w:t xml:space="preserve">de 100 mm de </w:t>
      </w:r>
      <w:r w:rsidR="0080443E" w:rsidRPr="00DF5F79">
        <w:rPr>
          <w:rFonts w:ascii="Arial" w:hAnsi="Arial" w:cs="Arial"/>
        </w:rPr>
        <w:t>gruix</w:t>
      </w:r>
      <w:r w:rsidRPr="00DF5F79">
        <w:rPr>
          <w:rFonts w:ascii="Arial" w:hAnsi="Arial" w:cs="Arial"/>
        </w:rPr>
        <w:t xml:space="preserve">. (A </w:t>
      </w:r>
      <w:r w:rsidR="0080443E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80443E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80443E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Me</w:t>
      </w:r>
      <w:r w:rsidR="00562B6D" w:rsidRPr="00DF5F79">
        <w:rPr>
          <w:rFonts w:ascii="Arial" w:hAnsi="Arial" w:cs="Arial"/>
        </w:rPr>
        <w:t>surar, encara enrotllat a la bobina, l’aïllament dels diferents pols de cable contra massa i entre ells, segons procediment establert, per als cables de força i comunicacions.</w:t>
      </w:r>
      <w:r w:rsidRPr="00DF5F79">
        <w:rPr>
          <w:rFonts w:ascii="Arial" w:hAnsi="Arial" w:cs="Arial"/>
        </w:rPr>
        <w:t xml:space="preserve"> </w:t>
      </w:r>
      <w:r w:rsidR="00562B6D" w:rsidRPr="00DF5F79">
        <w:rPr>
          <w:rFonts w:ascii="Arial" w:hAnsi="Arial" w:cs="Arial"/>
        </w:rPr>
        <w:t>Comprovar,</w:t>
      </w:r>
      <w:r w:rsidRPr="00DF5F79">
        <w:rPr>
          <w:rFonts w:ascii="Arial" w:hAnsi="Arial" w:cs="Arial"/>
        </w:rPr>
        <w:t xml:space="preserve"> </w:t>
      </w:r>
      <w:r w:rsidR="00562B6D" w:rsidRPr="00DF5F79">
        <w:rPr>
          <w:rFonts w:ascii="Arial" w:hAnsi="Arial" w:cs="Arial"/>
        </w:rPr>
        <w:t>així mateix, la continuïtat</w:t>
      </w:r>
      <w:r w:rsidRPr="00DF5F79">
        <w:rPr>
          <w:rFonts w:ascii="Arial" w:hAnsi="Arial" w:cs="Arial"/>
        </w:rPr>
        <w:t xml:space="preserve">. (A </w:t>
      </w:r>
      <w:r w:rsidR="00562B6D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Distribuir el personal </w:t>
      </w:r>
      <w:r w:rsidR="009A68B2" w:rsidRPr="00DF5F79">
        <w:rPr>
          <w:rFonts w:ascii="Arial" w:hAnsi="Arial" w:cs="Arial"/>
        </w:rPr>
        <w:t>segons</w:t>
      </w:r>
      <w:r w:rsidRPr="00DF5F79">
        <w:rPr>
          <w:rFonts w:ascii="Arial" w:hAnsi="Arial" w:cs="Arial"/>
        </w:rPr>
        <w:t xml:space="preserve"> </w:t>
      </w:r>
      <w:r w:rsidR="009A68B2" w:rsidRPr="00DF5F79">
        <w:rPr>
          <w:rFonts w:ascii="Arial" w:hAnsi="Arial" w:cs="Arial"/>
        </w:rPr>
        <w:t>allò</w:t>
      </w:r>
      <w:r w:rsidRPr="00DF5F79">
        <w:rPr>
          <w:rFonts w:ascii="Arial" w:hAnsi="Arial" w:cs="Arial"/>
        </w:rPr>
        <w:t xml:space="preserve"> exp</w:t>
      </w:r>
      <w:r w:rsidR="009A68B2" w:rsidRPr="00DF5F79">
        <w:rPr>
          <w:rFonts w:ascii="Arial" w:hAnsi="Arial" w:cs="Arial"/>
        </w:rPr>
        <w:t xml:space="preserve">osat al punt </w:t>
      </w:r>
      <w:r w:rsidRPr="00DF5F79">
        <w:rPr>
          <w:rFonts w:ascii="Arial" w:hAnsi="Arial" w:cs="Arial"/>
        </w:rPr>
        <w:t xml:space="preserve">3.2.2. (A </w:t>
      </w:r>
      <w:r w:rsidR="009A68B2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9A68B2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9A68B2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4F0CDC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Dur a terme</w:t>
      </w:r>
      <w:r w:rsidR="00F01365" w:rsidRPr="00DF5F79">
        <w:rPr>
          <w:rFonts w:ascii="Arial" w:hAnsi="Arial" w:cs="Arial"/>
        </w:rPr>
        <w:t xml:space="preserve"> </w:t>
      </w:r>
      <w:r w:rsidR="00833DF7" w:rsidRPr="00DF5F79">
        <w:rPr>
          <w:rFonts w:ascii="Arial" w:hAnsi="Arial" w:cs="Arial"/>
        </w:rPr>
        <w:t>l’estesa. S’estendran, a ser possible, bobines completes. Només el</w:t>
      </w:r>
      <w:r w:rsidR="00F01365" w:rsidRPr="00DF5F79">
        <w:rPr>
          <w:rFonts w:ascii="Arial" w:hAnsi="Arial" w:cs="Arial"/>
        </w:rPr>
        <w:t xml:space="preserve"> CAT </w:t>
      </w:r>
      <w:r w:rsidR="00833DF7" w:rsidRPr="00DF5F79">
        <w:rPr>
          <w:rFonts w:ascii="Arial" w:hAnsi="Arial" w:cs="Arial"/>
        </w:rPr>
        <w:t>permetrà</w:t>
      </w:r>
      <w:r w:rsidR="00F01365" w:rsidRPr="00DF5F79">
        <w:rPr>
          <w:rFonts w:ascii="Arial" w:hAnsi="Arial" w:cs="Arial"/>
        </w:rPr>
        <w:t xml:space="preserve"> el </w:t>
      </w:r>
      <w:r w:rsidR="00833DF7" w:rsidRPr="00DF5F79">
        <w:rPr>
          <w:rFonts w:ascii="Arial" w:hAnsi="Arial" w:cs="Arial"/>
        </w:rPr>
        <w:t xml:space="preserve">tall de bobines </w:t>
      </w:r>
      <w:r w:rsidR="009D1D75" w:rsidRPr="00DF5F79">
        <w:rPr>
          <w:rFonts w:ascii="Arial" w:hAnsi="Arial" w:cs="Arial"/>
        </w:rPr>
        <w:t>per tal de facili</w:t>
      </w:r>
      <w:r w:rsidR="00F01365" w:rsidRPr="00DF5F79">
        <w:rPr>
          <w:rFonts w:ascii="Arial" w:hAnsi="Arial" w:cs="Arial"/>
        </w:rPr>
        <w:t xml:space="preserve">tar </w:t>
      </w:r>
      <w:r w:rsidR="00833DF7" w:rsidRPr="00DF5F79">
        <w:rPr>
          <w:rFonts w:ascii="Arial" w:hAnsi="Arial" w:cs="Arial"/>
        </w:rPr>
        <w:t>l’estesa procurant que les connexions intermèdie</w:t>
      </w:r>
      <w:r w:rsidR="00607FBB" w:rsidRPr="00DF5F79">
        <w:rPr>
          <w:rFonts w:ascii="Arial" w:hAnsi="Arial" w:cs="Arial"/>
        </w:rPr>
        <w:t>s siguin les mínimes possibles.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B54B57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lastRenderedPageBreak/>
        <w:t>Deixar</w:t>
      </w:r>
      <w:r w:rsidR="00F01365" w:rsidRPr="00DF5F79">
        <w:rPr>
          <w:rFonts w:ascii="Arial" w:hAnsi="Arial" w:cs="Arial"/>
        </w:rPr>
        <w:t xml:space="preserve"> una punta de dos metr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de cable </w:t>
      </w:r>
      <w:r w:rsidRPr="00DF5F79">
        <w:rPr>
          <w:rFonts w:ascii="Arial" w:hAnsi="Arial" w:cs="Arial"/>
        </w:rPr>
        <w:t>a l’origen o destí, si aquests és una</w:t>
      </w:r>
      <w:r w:rsidR="00F01365" w:rsidRPr="00DF5F79">
        <w:rPr>
          <w:rFonts w:ascii="Arial" w:hAnsi="Arial" w:cs="Arial"/>
        </w:rPr>
        <w:t xml:space="preserve"> arqueta, o </w:t>
      </w:r>
      <w:r w:rsidRPr="00DF5F79">
        <w:rPr>
          <w:rFonts w:ascii="Arial" w:hAnsi="Arial" w:cs="Arial"/>
        </w:rPr>
        <w:t>allò</w:t>
      </w:r>
      <w:r w:rsidR="00F01365" w:rsidRPr="00DF5F79">
        <w:rPr>
          <w:rFonts w:ascii="Arial" w:hAnsi="Arial" w:cs="Arial"/>
        </w:rPr>
        <w:t xml:space="preserve"> que </w:t>
      </w:r>
      <w:r w:rsidRPr="00DF5F79">
        <w:rPr>
          <w:rFonts w:ascii="Arial" w:hAnsi="Arial" w:cs="Arial"/>
        </w:rPr>
        <w:t>indiqui</w:t>
      </w:r>
      <w:r w:rsidR="00F01365" w:rsidRPr="00DF5F79">
        <w:rPr>
          <w:rFonts w:ascii="Arial" w:hAnsi="Arial" w:cs="Arial"/>
        </w:rPr>
        <w:t xml:space="preserve"> el CAT si </w:t>
      </w:r>
      <w:r w:rsidRPr="00DF5F79">
        <w:rPr>
          <w:rFonts w:ascii="Arial" w:hAnsi="Arial" w:cs="Arial"/>
        </w:rPr>
        <w:t>es tracta d’</w:t>
      </w:r>
      <w:r w:rsidR="00F01365" w:rsidRPr="00DF5F79">
        <w:rPr>
          <w:rFonts w:ascii="Arial" w:hAnsi="Arial" w:cs="Arial"/>
        </w:rPr>
        <w:t xml:space="preserve">una caseta de </w:t>
      </w:r>
      <w:r w:rsidRPr="00DF5F79">
        <w:rPr>
          <w:rFonts w:ascii="Arial" w:hAnsi="Arial" w:cs="Arial"/>
        </w:rPr>
        <w:t>derivació</w:t>
      </w:r>
      <w:r w:rsidR="00F01365" w:rsidRPr="00DF5F79">
        <w:rPr>
          <w:rFonts w:ascii="Arial" w:hAnsi="Arial" w:cs="Arial"/>
        </w:rPr>
        <w:t>, d</w:t>
      </w:r>
      <w:r w:rsidRPr="00DF5F79">
        <w:rPr>
          <w:rFonts w:ascii="Arial" w:hAnsi="Arial" w:cs="Arial"/>
        </w:rPr>
        <w:t>ipòsit o bombament. En cas</w:t>
      </w:r>
      <w:r w:rsidR="00F01365" w:rsidRPr="00DF5F79">
        <w:rPr>
          <w:rFonts w:ascii="Arial" w:hAnsi="Arial" w:cs="Arial"/>
        </w:rPr>
        <w:t xml:space="preserve"> de </w:t>
      </w:r>
      <w:r w:rsidR="000021C3" w:rsidRPr="00DF5F79">
        <w:rPr>
          <w:rFonts w:ascii="Arial" w:hAnsi="Arial" w:cs="Arial"/>
        </w:rPr>
        <w:t>connexions en cala, es deixarà com a mínim un metre i mig d’encavalcament entre ambdues puntes</w:t>
      </w:r>
      <w:r w:rsidR="00F01365" w:rsidRPr="00DF5F79">
        <w:rPr>
          <w:rFonts w:ascii="Arial" w:hAnsi="Arial" w:cs="Arial"/>
        </w:rPr>
        <w:t xml:space="preserve">. (A </w:t>
      </w:r>
      <w:r w:rsidR="000021C3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="000021C3"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r </w:t>
      </w:r>
      <w:r w:rsidR="000021C3"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4F0CDC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Fer</w:t>
      </w:r>
      <w:r w:rsidR="00F01365" w:rsidRPr="00DF5F79">
        <w:rPr>
          <w:rFonts w:ascii="Arial" w:hAnsi="Arial" w:cs="Arial"/>
        </w:rPr>
        <w:t xml:space="preserve"> </w:t>
      </w:r>
      <w:r w:rsidR="002E2FD3" w:rsidRPr="00DF5F79">
        <w:rPr>
          <w:rFonts w:ascii="Arial" w:hAnsi="Arial" w:cs="Arial"/>
        </w:rPr>
        <w:t xml:space="preserve">les connexions segons procediment aprovat pel </w:t>
      </w:r>
      <w:r w:rsidR="00F01365" w:rsidRPr="00DF5F79">
        <w:rPr>
          <w:rFonts w:ascii="Arial" w:hAnsi="Arial" w:cs="Arial"/>
        </w:rPr>
        <w:t xml:space="preserve">CAT. (A </w:t>
      </w:r>
      <w:r w:rsidR="002E2FD3"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F733E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Dipositar</w:t>
      </w:r>
      <w:r w:rsidR="00F01365" w:rsidRPr="00DF5F79">
        <w:rPr>
          <w:rFonts w:ascii="Arial" w:hAnsi="Arial" w:cs="Arial"/>
        </w:rPr>
        <w:t xml:space="preserve"> el cable sobre el </w:t>
      </w:r>
      <w:r w:rsidRPr="00DF5F79">
        <w:rPr>
          <w:rFonts w:ascii="Arial" w:hAnsi="Arial" w:cs="Arial"/>
        </w:rPr>
        <w:t>jaç de sorra o terra garbellada de les cales i estendre els altres</w:t>
      </w:r>
      <w:r w:rsidR="00F01365" w:rsidRPr="00DF5F79">
        <w:rPr>
          <w:rFonts w:ascii="Arial" w:hAnsi="Arial" w:cs="Arial"/>
        </w:rPr>
        <w:t xml:space="preserve"> 100 mm de </w:t>
      </w:r>
      <w:r w:rsidRPr="00DF5F79">
        <w:rPr>
          <w:rFonts w:ascii="Arial" w:hAnsi="Arial" w:cs="Arial"/>
        </w:rPr>
        <w:t>sorra o terra de protecció</w:t>
      </w:r>
      <w:r w:rsidR="00F01365" w:rsidRPr="00DF5F79">
        <w:rPr>
          <w:rFonts w:ascii="Arial" w:hAnsi="Arial" w:cs="Arial"/>
        </w:rPr>
        <w:t xml:space="preserve"> del cable.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Tapar el cable e</w:t>
      </w:r>
      <w:r w:rsidR="00D85473" w:rsidRPr="00DF5F79">
        <w:rPr>
          <w:rFonts w:ascii="Arial" w:hAnsi="Arial" w:cs="Arial"/>
        </w:rPr>
        <w:t>stenent els altre</w:t>
      </w:r>
      <w:r w:rsidRPr="00DF5F79">
        <w:rPr>
          <w:rFonts w:ascii="Arial" w:hAnsi="Arial" w:cs="Arial"/>
        </w:rPr>
        <w:t xml:space="preserve">s 100 mm de </w:t>
      </w:r>
      <w:r w:rsidR="00D85473" w:rsidRPr="00DF5F79">
        <w:rPr>
          <w:rFonts w:ascii="Arial" w:hAnsi="Arial" w:cs="Arial"/>
        </w:rPr>
        <w:t>sorra o terra garbellada de la segona capa de protecció i reblir del tot el forat de la cal</w:t>
      </w:r>
      <w:r w:rsidRPr="00DF5F79">
        <w:rPr>
          <w:rFonts w:ascii="Arial" w:hAnsi="Arial" w:cs="Arial"/>
        </w:rPr>
        <w:t xml:space="preserve">a. (A </w:t>
      </w:r>
      <w:r w:rsidR="00D85473" w:rsidRPr="00DF5F79">
        <w:rPr>
          <w:rFonts w:ascii="Arial" w:hAnsi="Arial" w:cs="Arial"/>
        </w:rPr>
        <w:t>realitzar</w:t>
      </w:r>
      <w:r w:rsidRPr="00DF5F79">
        <w:rPr>
          <w:rFonts w:ascii="Arial" w:hAnsi="Arial" w:cs="Arial"/>
        </w:rPr>
        <w:t xml:space="preserve"> p</w:t>
      </w:r>
      <w:r w:rsidR="00D85473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r </w:t>
      </w:r>
      <w:r w:rsidR="00D85473" w:rsidRPr="00DF5F79">
        <w:rPr>
          <w:rFonts w:ascii="Arial" w:hAnsi="Arial" w:cs="Arial"/>
        </w:rPr>
        <w:t>l’</w:t>
      </w:r>
      <w:r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0A6E93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Comprovar</w:t>
      </w:r>
      <w:r w:rsidR="00F01365" w:rsidRPr="00DF5F79">
        <w:rPr>
          <w:rFonts w:ascii="Arial" w:hAnsi="Arial" w:cs="Arial"/>
        </w:rPr>
        <w:t xml:space="preserve"> el correct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 a</w:t>
      </w:r>
      <w:r w:rsidRPr="00DF5F79">
        <w:rPr>
          <w:rFonts w:ascii="Arial" w:hAnsi="Arial" w:cs="Arial"/>
        </w:rPr>
        <w:t xml:space="preserve">ïllament i la continuïtat del tram i anotar a la llista de cable les dades necessàries en relació a les connexions realitzades </w:t>
      </w:r>
      <w:r w:rsidR="00F01365" w:rsidRPr="00DF5F79">
        <w:rPr>
          <w:rFonts w:ascii="Arial" w:hAnsi="Arial" w:cs="Arial"/>
        </w:rPr>
        <w:t>(</w:t>
      </w:r>
      <w:r w:rsidRPr="00DF5F79">
        <w:rPr>
          <w:rFonts w:ascii="Arial" w:hAnsi="Arial" w:cs="Arial"/>
        </w:rPr>
        <w:t>situació</w:t>
      </w:r>
      <w:r w:rsidR="00F01365" w:rsidRPr="00DF5F79">
        <w:rPr>
          <w:rFonts w:ascii="Arial" w:hAnsi="Arial" w:cs="Arial"/>
        </w:rPr>
        <w:t xml:space="preserve"> respect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 a</w:t>
      </w:r>
      <w:r w:rsidRPr="00DF5F79">
        <w:rPr>
          <w:rFonts w:ascii="Arial" w:hAnsi="Arial" w:cs="Arial"/>
        </w:rPr>
        <w:t xml:space="preserve"> l’</w:t>
      </w:r>
      <w:r w:rsidR="00F01365" w:rsidRPr="00DF5F79">
        <w:rPr>
          <w:rFonts w:ascii="Arial" w:hAnsi="Arial" w:cs="Arial"/>
        </w:rPr>
        <w:t>arqueta m</w:t>
      </w:r>
      <w:r w:rsidRPr="00DF5F79">
        <w:rPr>
          <w:rFonts w:ascii="Arial" w:hAnsi="Arial" w:cs="Arial"/>
        </w:rPr>
        <w:t>és prò</w:t>
      </w:r>
      <w:r w:rsidR="00F01365" w:rsidRPr="00DF5F79">
        <w:rPr>
          <w:rFonts w:ascii="Arial" w:hAnsi="Arial" w:cs="Arial"/>
        </w:rPr>
        <w:t>xima "</w:t>
      </w:r>
      <w:r w:rsidRPr="00DF5F79">
        <w:rPr>
          <w:rFonts w:ascii="Arial" w:hAnsi="Arial" w:cs="Arial"/>
        </w:rPr>
        <w:t>aigües a dalt</w:t>
      </w:r>
      <w:r w:rsidR="00F01365" w:rsidRPr="00DF5F79">
        <w:rPr>
          <w:rFonts w:ascii="Arial" w:hAnsi="Arial" w:cs="Arial"/>
        </w:rPr>
        <w:t xml:space="preserve">"). (A </w:t>
      </w:r>
      <w:r w:rsidRPr="00DF5F79">
        <w:rPr>
          <w:rFonts w:ascii="Arial" w:hAnsi="Arial" w:cs="Arial"/>
        </w:rPr>
        <w:t>realitzar p</w:t>
      </w:r>
      <w:r w:rsidR="00F01365"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742179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 xml:space="preserve">O.C. </w:t>
      </w:r>
      <w:r w:rsidRPr="00DF5F79">
        <w:rPr>
          <w:rFonts w:ascii="Arial" w:hAnsi="Arial" w:cs="Arial"/>
        </w:rPr>
        <w:t>farà el rebliment definitiu de les cales amb la màxima celeritat possible per evitar el robatori del c</w:t>
      </w:r>
      <w:r w:rsidR="00F01365" w:rsidRPr="00DF5F79">
        <w:rPr>
          <w:rFonts w:ascii="Arial" w:hAnsi="Arial" w:cs="Arial"/>
        </w:rPr>
        <w:t xml:space="preserve">able. Una </w:t>
      </w:r>
      <w:r w:rsidRPr="00DF5F79">
        <w:rPr>
          <w:rFonts w:ascii="Arial" w:hAnsi="Arial" w:cs="Arial"/>
        </w:rPr>
        <w:t>vegada efectuat el rebliment i el piconatge, el</w:t>
      </w:r>
      <w:r w:rsidR="00F01365" w:rsidRPr="00DF5F79">
        <w:rPr>
          <w:rFonts w:ascii="Arial" w:hAnsi="Arial" w:cs="Arial"/>
        </w:rPr>
        <w:t xml:space="preserve"> CAT </w:t>
      </w:r>
      <w:r w:rsidRPr="00DF5F79">
        <w:rPr>
          <w:rFonts w:ascii="Arial" w:hAnsi="Arial" w:cs="Arial"/>
        </w:rPr>
        <w:t>comprovarà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l’aïllament i la continuïtat. Si és correcte, es donarà per completada l’estesa per part de l’</w:t>
      </w:r>
      <w:r w:rsidR="00F01365" w:rsidRPr="00DF5F79">
        <w:rPr>
          <w:rFonts w:ascii="Arial" w:hAnsi="Arial" w:cs="Arial"/>
        </w:rPr>
        <w:t>O.C.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Co</w:t>
      </w:r>
      <w:r w:rsidR="00890E47" w:rsidRPr="00DF5F79">
        <w:rPr>
          <w:rFonts w:ascii="Arial" w:hAnsi="Arial" w:cs="Arial"/>
        </w:rPr>
        <w:t>l·</w:t>
      </w:r>
      <w:r w:rsidRPr="00DF5F79">
        <w:rPr>
          <w:rFonts w:ascii="Arial" w:hAnsi="Arial" w:cs="Arial"/>
        </w:rPr>
        <w:t xml:space="preserve">locar </w:t>
      </w:r>
      <w:r w:rsidR="00890E47" w:rsidRPr="00DF5F79">
        <w:rPr>
          <w:rFonts w:ascii="Arial" w:hAnsi="Arial" w:cs="Arial"/>
        </w:rPr>
        <w:t xml:space="preserve">als extrems lliures del cable un barret de protecció termoretràctil </w:t>
      </w:r>
      <w:proofErr w:type="spellStart"/>
      <w:r w:rsidRPr="00DF5F79">
        <w:rPr>
          <w:rFonts w:ascii="Arial" w:hAnsi="Arial" w:cs="Arial"/>
        </w:rPr>
        <w:t>Scoth</w:t>
      </w:r>
      <w:proofErr w:type="spellEnd"/>
      <w:r w:rsidRPr="00DF5F79">
        <w:rPr>
          <w:rFonts w:ascii="Arial" w:hAnsi="Arial" w:cs="Arial"/>
        </w:rPr>
        <w:t xml:space="preserve"> o similar, p</w:t>
      </w:r>
      <w:r w:rsidR="00890E47" w:rsidRPr="00DF5F79">
        <w:rPr>
          <w:rFonts w:ascii="Arial" w:hAnsi="Arial" w:cs="Arial"/>
        </w:rPr>
        <w:t xml:space="preserve">er evitar l’entrada d’humitat pel barret. </w:t>
      </w:r>
      <w:r w:rsidRPr="00DF5F79">
        <w:rPr>
          <w:rFonts w:ascii="Arial" w:hAnsi="Arial" w:cs="Arial"/>
        </w:rPr>
        <w:t xml:space="preserve">(A </w:t>
      </w:r>
      <w:r w:rsidR="00890E47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Marcar </w:t>
      </w:r>
      <w:r w:rsidR="00D150CD" w:rsidRPr="00DF5F79">
        <w:rPr>
          <w:rFonts w:ascii="Arial" w:hAnsi="Arial" w:cs="Arial"/>
        </w:rPr>
        <w:t>provisionalment</w:t>
      </w:r>
      <w:r w:rsidRPr="00DF5F79">
        <w:rPr>
          <w:rFonts w:ascii="Arial" w:hAnsi="Arial" w:cs="Arial"/>
        </w:rPr>
        <w:t xml:space="preserve"> </w:t>
      </w:r>
      <w:r w:rsidR="00D150CD" w:rsidRPr="00DF5F79">
        <w:rPr>
          <w:rFonts w:ascii="Arial" w:hAnsi="Arial" w:cs="Arial"/>
        </w:rPr>
        <w:t xml:space="preserve">amb una xapa metàl·lica gravada el número de cada tram de </w:t>
      </w:r>
      <w:r w:rsidRPr="00DF5F79">
        <w:rPr>
          <w:rFonts w:ascii="Arial" w:hAnsi="Arial" w:cs="Arial"/>
        </w:rPr>
        <w:t>cable</w:t>
      </w:r>
      <w:r w:rsidR="00D150CD" w:rsidRPr="00DF5F79">
        <w:rPr>
          <w:rFonts w:ascii="Arial" w:hAnsi="Arial" w:cs="Arial"/>
        </w:rPr>
        <w:t xml:space="preserve"> a l’o</w:t>
      </w:r>
      <w:r w:rsidRPr="00DF5F79">
        <w:rPr>
          <w:rFonts w:ascii="Arial" w:hAnsi="Arial" w:cs="Arial"/>
        </w:rPr>
        <w:t xml:space="preserve">rigen </w:t>
      </w:r>
      <w:r w:rsidR="00D150CD" w:rsidRPr="00DF5F79">
        <w:rPr>
          <w:rFonts w:ascii="Arial" w:hAnsi="Arial" w:cs="Arial"/>
        </w:rPr>
        <w:t xml:space="preserve">i destí. </w:t>
      </w:r>
      <w:r w:rsidRPr="00DF5F79">
        <w:rPr>
          <w:rFonts w:ascii="Arial" w:hAnsi="Arial" w:cs="Arial"/>
        </w:rPr>
        <w:t xml:space="preserve">(A </w:t>
      </w:r>
      <w:r w:rsidR="00D150CD" w:rsidRPr="00DF5F79">
        <w:rPr>
          <w:rFonts w:ascii="Arial" w:hAnsi="Arial" w:cs="Arial"/>
        </w:rPr>
        <w:t>realitzar p</w:t>
      </w:r>
      <w:r w:rsidRPr="00DF5F79">
        <w:rPr>
          <w:rFonts w:ascii="Arial" w:hAnsi="Arial" w:cs="Arial"/>
        </w:rPr>
        <w:t>el CAT).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87153B" w:rsidP="00F01365">
      <w:pPr>
        <w:widowControl/>
        <w:numPr>
          <w:ilvl w:val="2"/>
          <w:numId w:val="1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Sot</w:t>
      </w:r>
      <w:r w:rsidR="00F01365" w:rsidRPr="00DF5F79">
        <w:rPr>
          <w:rFonts w:ascii="Arial" w:hAnsi="Arial" w:cs="Arial"/>
        </w:rPr>
        <w:t>errar l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</w:t>
      </w:r>
      <w:r w:rsidRPr="00DF5F79">
        <w:rPr>
          <w:rFonts w:ascii="Arial" w:hAnsi="Arial" w:cs="Arial"/>
        </w:rPr>
        <w:t>puntes</w:t>
      </w:r>
      <w:r w:rsidR="00F01365" w:rsidRPr="00DF5F79">
        <w:rPr>
          <w:rFonts w:ascii="Arial" w:hAnsi="Arial" w:cs="Arial"/>
        </w:rPr>
        <w:t xml:space="preserve"> del cable p</w:t>
      </w:r>
      <w:r w:rsidRPr="00DF5F79">
        <w:rPr>
          <w:rFonts w:ascii="Arial" w:hAnsi="Arial" w:cs="Arial"/>
        </w:rPr>
        <w:t>er evitar robatoris i</w:t>
      </w:r>
      <w:r w:rsidR="00F01365" w:rsidRPr="00DF5F79">
        <w:rPr>
          <w:rFonts w:ascii="Arial" w:hAnsi="Arial" w:cs="Arial"/>
        </w:rPr>
        <w:t xml:space="preserve">/o </w:t>
      </w:r>
      <w:r w:rsidRPr="00DF5F79">
        <w:rPr>
          <w:rFonts w:ascii="Arial" w:hAnsi="Arial" w:cs="Arial"/>
        </w:rPr>
        <w:t xml:space="preserve">malmetre el tub i </w:t>
      </w:r>
      <w:r w:rsidR="00F01365" w:rsidRPr="00DF5F79">
        <w:rPr>
          <w:rFonts w:ascii="Arial" w:hAnsi="Arial" w:cs="Arial"/>
        </w:rPr>
        <w:t xml:space="preserve">identificar el </w:t>
      </w:r>
      <w:r w:rsidRPr="00DF5F79">
        <w:rPr>
          <w:rFonts w:ascii="Arial" w:hAnsi="Arial" w:cs="Arial"/>
        </w:rPr>
        <w:t>lloc mitjançant una</w:t>
      </w:r>
      <w:r w:rsidR="00F01365" w:rsidRPr="00DF5F79">
        <w:rPr>
          <w:rFonts w:ascii="Arial" w:hAnsi="Arial" w:cs="Arial"/>
        </w:rPr>
        <w:t xml:space="preserve"> estaca de </w:t>
      </w:r>
      <w:r w:rsidRPr="00DF5F79">
        <w:rPr>
          <w:rFonts w:ascii="Arial" w:hAnsi="Arial" w:cs="Arial"/>
        </w:rPr>
        <w:t>fusta</w:t>
      </w:r>
      <w:r w:rsidR="00F01365" w:rsidRPr="00DF5F79">
        <w:rPr>
          <w:rFonts w:ascii="Arial" w:hAnsi="Arial" w:cs="Arial"/>
        </w:rPr>
        <w:t xml:space="preserve"> (de 700 x 50 x 50 mm color </w:t>
      </w:r>
      <w:r w:rsidRPr="00DF5F79">
        <w:rPr>
          <w:rFonts w:ascii="Arial" w:hAnsi="Arial" w:cs="Arial"/>
        </w:rPr>
        <w:t>groc</w:t>
      </w:r>
      <w:r w:rsidR="00F01365" w:rsidRPr="00DF5F79">
        <w:rPr>
          <w:rFonts w:ascii="Arial" w:hAnsi="Arial" w:cs="Arial"/>
        </w:rPr>
        <w:t xml:space="preserve">, 500 mm </w:t>
      </w:r>
      <w:r w:rsidRPr="00DF5F79">
        <w:rPr>
          <w:rFonts w:ascii="Arial" w:hAnsi="Arial" w:cs="Arial"/>
        </w:rPr>
        <w:t>soterrats</w:t>
      </w:r>
      <w:r w:rsidR="00F01365" w:rsidRPr="00DF5F79">
        <w:rPr>
          <w:rFonts w:ascii="Arial" w:hAnsi="Arial" w:cs="Arial"/>
        </w:rPr>
        <w:t xml:space="preserve">). (A </w:t>
      </w:r>
      <w:r w:rsidRPr="00DF5F79">
        <w:rPr>
          <w:rFonts w:ascii="Arial" w:hAnsi="Arial" w:cs="Arial"/>
        </w:rPr>
        <w:t>realitzar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 l’</w:t>
      </w:r>
      <w:r w:rsidR="00F01365" w:rsidRPr="00DF5F79">
        <w:rPr>
          <w:rFonts w:ascii="Arial" w:hAnsi="Arial" w:cs="Arial"/>
        </w:rPr>
        <w:t>O.C.).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924F0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T</w:t>
      </w:r>
      <w:r w:rsidR="00261AD1" w:rsidRPr="00DF5F79">
        <w:rPr>
          <w:rFonts w:ascii="Arial" w:hAnsi="Arial" w:cs="Arial"/>
          <w:b/>
          <w:bCs/>
          <w:u w:val="double"/>
        </w:rPr>
        <w:t>ENSION</w:t>
      </w:r>
      <w:r w:rsidRPr="00DF5F79">
        <w:rPr>
          <w:rFonts w:ascii="Arial" w:hAnsi="Arial" w:cs="Arial"/>
          <w:b/>
          <w:bCs/>
          <w:u w:val="double"/>
        </w:rPr>
        <w:t>S MEC</w:t>
      </w:r>
      <w:r w:rsidR="00261AD1" w:rsidRPr="00DF5F79">
        <w:rPr>
          <w:rFonts w:ascii="Arial" w:hAnsi="Arial" w:cs="Arial"/>
          <w:b/>
          <w:bCs/>
          <w:u w:val="double"/>
        </w:rPr>
        <w:t>ÀNIQUE</w:t>
      </w:r>
      <w:r w:rsidRPr="00DF5F79">
        <w:rPr>
          <w:rFonts w:ascii="Arial" w:hAnsi="Arial" w:cs="Arial"/>
          <w:b/>
          <w:bCs/>
          <w:u w:val="double"/>
        </w:rPr>
        <w:t xml:space="preserve">S </w:t>
      </w:r>
      <w:r w:rsidR="00261AD1" w:rsidRPr="00DF5F79">
        <w:rPr>
          <w:rFonts w:ascii="Arial" w:hAnsi="Arial" w:cs="Arial"/>
          <w:b/>
          <w:bCs/>
          <w:u w:val="double"/>
        </w:rPr>
        <w:t>MÀXIMES</w:t>
      </w:r>
      <w:r w:rsidRPr="00DF5F79">
        <w:rPr>
          <w:rFonts w:ascii="Arial" w:hAnsi="Arial" w:cs="Arial"/>
          <w:b/>
          <w:bCs/>
          <w:u w:val="double"/>
        </w:rPr>
        <w:t xml:space="preserve"> </w:t>
      </w:r>
      <w:r w:rsidR="00261AD1" w:rsidRPr="00DF5F79">
        <w:rPr>
          <w:rFonts w:ascii="Arial" w:hAnsi="Arial" w:cs="Arial"/>
          <w:b/>
          <w:bCs/>
          <w:u w:val="double"/>
        </w:rPr>
        <w:t>ADMISSIBLES</w:t>
      </w:r>
      <w:r w:rsidRPr="00DF5F79">
        <w:rPr>
          <w:rFonts w:ascii="Arial" w:hAnsi="Arial" w:cs="Arial"/>
          <w:b/>
          <w:bCs/>
          <w:u w:val="double"/>
        </w:rPr>
        <w:t xml:space="preserve"> </w:t>
      </w:r>
      <w:r w:rsidR="00261AD1" w:rsidRPr="00DF5F79">
        <w:rPr>
          <w:rFonts w:ascii="Arial" w:hAnsi="Arial" w:cs="Arial"/>
          <w:b/>
          <w:bCs/>
          <w:u w:val="double"/>
        </w:rPr>
        <w:t>ALS CABL</w:t>
      </w:r>
      <w:r w:rsidRPr="00DF5F79">
        <w:rPr>
          <w:rFonts w:ascii="Arial" w:hAnsi="Arial" w:cs="Arial"/>
          <w:b/>
          <w:bCs/>
          <w:u w:val="double"/>
        </w:rPr>
        <w:t>ES</w:t>
      </w:r>
    </w:p>
    <w:p w:rsidR="00F01365" w:rsidRPr="00DF5F79" w:rsidRDefault="00DE7FF7" w:rsidP="00457A97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Sota cap circumstància es sobre</w:t>
      </w:r>
      <w:r w:rsidR="00457A97" w:rsidRPr="00DF5F79">
        <w:rPr>
          <w:rFonts w:ascii="Arial" w:hAnsi="Arial" w:cs="Arial"/>
        </w:rPr>
        <w:t xml:space="preserve">passen els esforços i radis de </w:t>
      </w:r>
      <w:r w:rsidR="00DF5F79" w:rsidRPr="00DF5F79">
        <w:rPr>
          <w:rFonts w:ascii="Arial" w:hAnsi="Arial" w:cs="Arial"/>
        </w:rPr>
        <w:t>curvatura</w:t>
      </w:r>
      <w:r w:rsidRPr="00DF5F79">
        <w:rPr>
          <w:rFonts w:ascii="Arial" w:hAnsi="Arial" w:cs="Arial"/>
        </w:rPr>
        <w:t xml:space="preserve">, segons els diferents tipus de cable dels quals consta el projecte, indicats a la taula següent: </w:t>
      </w:r>
    </w:p>
    <w:p w:rsidR="00F01365" w:rsidRPr="00DF5F79" w:rsidRDefault="00F01365" w:rsidP="00607FBB">
      <w:pPr>
        <w:widowControl/>
        <w:ind w:left="397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1701"/>
        <w:gridCol w:w="2155"/>
        <w:gridCol w:w="2155"/>
      </w:tblGrid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D9D9D9"/>
            <w:vAlign w:val="center"/>
          </w:tcPr>
          <w:p w:rsidR="00F01365" w:rsidRPr="00DF5F79" w:rsidRDefault="00261AD1" w:rsidP="008B6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TIPUS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DE CABLES</w:t>
            </w:r>
          </w:p>
        </w:tc>
        <w:tc>
          <w:tcPr>
            <w:tcW w:w="2155" w:type="dxa"/>
            <w:shd w:val="clear" w:color="auto" w:fill="D9D9D9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261AD1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orça màxima</w:t>
            </w: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</w:t>
            </w:r>
          </w:p>
          <w:p w:rsidR="00F01365" w:rsidRPr="00DF5F79" w:rsidRDefault="00261AD1" w:rsidP="008B6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conductor</w:t>
            </w:r>
            <w:r w:rsidR="00F01365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(Kg-</w:t>
            </w:r>
            <w:proofErr w:type="spellStart"/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Fuerza</w:t>
            </w:r>
            <w:proofErr w:type="spellEnd"/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155" w:type="dxa"/>
            <w:shd w:val="clear" w:color="auto" w:fill="D9D9D9"/>
            <w:vAlign w:val="center"/>
          </w:tcPr>
          <w:p w:rsidR="00F01365" w:rsidRPr="00DF5F79" w:rsidRDefault="00261AD1" w:rsidP="008B6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Radi</w:t>
            </w:r>
            <w:r w:rsidR="00F01365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F01365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457A97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orbatura</w:t>
            </w:r>
            <w:proofErr w:type="spellEnd"/>
          </w:p>
          <w:p w:rsidR="00F01365" w:rsidRPr="00DF5F79" w:rsidRDefault="00261AD1" w:rsidP="008B6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mínim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(m)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EAPSP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2x4x0,9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EAPSP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4x4x0,9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EAPSP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6x4x0,9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0,326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Pot</w:t>
            </w:r>
            <w:r w:rsidR="001F44F6" w:rsidRPr="00DF5F79">
              <w:rPr>
                <w:rFonts w:ascii="Arial" w:hAnsi="Arial" w:cs="Arial"/>
                <w:sz w:val="18"/>
                <w:szCs w:val="18"/>
              </w:rPr>
              <w:t>è</w:t>
            </w:r>
            <w:r w:rsidRPr="00DF5F79">
              <w:rPr>
                <w:rFonts w:ascii="Arial" w:hAnsi="Arial" w:cs="Arial"/>
                <w:sz w:val="18"/>
                <w:szCs w:val="18"/>
              </w:rPr>
              <w:t>ncia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4x16+1x10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0,46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Pot</w:t>
            </w:r>
            <w:r w:rsidR="001F44F6" w:rsidRPr="00DF5F79">
              <w:rPr>
                <w:rFonts w:ascii="Arial" w:hAnsi="Arial" w:cs="Arial"/>
                <w:sz w:val="18"/>
                <w:szCs w:val="18"/>
              </w:rPr>
              <w:t>è</w:t>
            </w:r>
            <w:r w:rsidRPr="00DF5F79">
              <w:rPr>
                <w:rFonts w:ascii="Arial" w:hAnsi="Arial" w:cs="Arial"/>
                <w:sz w:val="18"/>
                <w:szCs w:val="18"/>
              </w:rPr>
              <w:t>ncia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4x10+1x6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0,39</w:t>
            </w:r>
          </w:p>
        </w:tc>
      </w:tr>
      <w:tr w:rsidR="00F01365" w:rsidRPr="00DF5F79" w:rsidTr="006B41CC">
        <w:trPr>
          <w:cantSplit/>
          <w:trHeight w:val="283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Cable Pot</w:t>
            </w:r>
            <w:r w:rsidR="001F44F6" w:rsidRPr="00DF5F79">
              <w:rPr>
                <w:rFonts w:ascii="Arial" w:hAnsi="Arial" w:cs="Arial"/>
                <w:sz w:val="18"/>
                <w:szCs w:val="18"/>
              </w:rPr>
              <w:t>è</w:t>
            </w:r>
            <w:r w:rsidRPr="00DF5F79">
              <w:rPr>
                <w:rFonts w:ascii="Arial" w:hAnsi="Arial" w:cs="Arial"/>
                <w:sz w:val="18"/>
                <w:szCs w:val="18"/>
              </w:rPr>
              <w:t>ncia</w:t>
            </w:r>
          </w:p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5x6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155" w:type="dxa"/>
            <w:shd w:val="clear" w:color="auto" w:fill="FFFFFF"/>
            <w:vAlign w:val="center"/>
          </w:tcPr>
          <w:p w:rsidR="00F01365" w:rsidRPr="00DF5F79" w:rsidRDefault="00F01365" w:rsidP="008B65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0,348</w:t>
            </w:r>
          </w:p>
        </w:tc>
      </w:tr>
    </w:tbl>
    <w:p w:rsidR="00F01365" w:rsidRPr="00DF5F79" w:rsidRDefault="00F01365" w:rsidP="00607FBB">
      <w:pPr>
        <w:widowControl/>
        <w:ind w:left="397"/>
        <w:jc w:val="both"/>
        <w:rPr>
          <w:rFonts w:ascii="Arial" w:hAnsi="Arial" w:cs="Arial"/>
          <w:sz w:val="18"/>
          <w:szCs w:val="18"/>
        </w:rPr>
      </w:pPr>
    </w:p>
    <w:p w:rsidR="00F01365" w:rsidRPr="00DF5F79" w:rsidRDefault="00F01365" w:rsidP="00F01365">
      <w:pPr>
        <w:widowControl/>
        <w:tabs>
          <w:tab w:val="left" w:pos="1309"/>
        </w:tabs>
        <w:ind w:left="1309" w:hanging="912"/>
        <w:jc w:val="both"/>
        <w:rPr>
          <w:rFonts w:ascii="Arial" w:hAnsi="Arial" w:cs="Arial"/>
        </w:rPr>
      </w:pPr>
      <w:r w:rsidRPr="00DF5F79">
        <w:rPr>
          <w:rFonts w:ascii="Arial" w:hAnsi="Arial" w:cs="Arial"/>
          <w:b/>
          <w:bCs/>
        </w:rPr>
        <w:t>NOTA:</w:t>
      </w:r>
      <w:r w:rsidRPr="00DF5F79">
        <w:rPr>
          <w:rFonts w:ascii="Arial" w:hAnsi="Arial" w:cs="Arial"/>
          <w:b/>
          <w:bCs/>
        </w:rPr>
        <w:tab/>
      </w:r>
      <w:r w:rsidRPr="00DF5F79">
        <w:rPr>
          <w:rFonts w:ascii="Arial" w:hAnsi="Arial" w:cs="Arial"/>
        </w:rPr>
        <w:t>La f</w:t>
      </w:r>
      <w:r w:rsidR="001F44F6" w:rsidRPr="00DF5F79">
        <w:rPr>
          <w:rFonts w:ascii="Arial" w:hAnsi="Arial" w:cs="Arial"/>
        </w:rPr>
        <w:t xml:space="preserve">orça màxima als conductors es refereix a la qual es pot exercir mitjançant una peça que distribueixi els esforços sobre tots els conductors alhora. </w:t>
      </w:r>
    </w:p>
    <w:p w:rsidR="00F01365" w:rsidRPr="00DF5F79" w:rsidRDefault="00F01365" w:rsidP="00F01365">
      <w:pPr>
        <w:widowControl/>
        <w:tabs>
          <w:tab w:val="left" w:pos="1309"/>
        </w:tabs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tabs>
          <w:tab w:val="left" w:pos="1309"/>
        </w:tabs>
        <w:jc w:val="both"/>
        <w:rPr>
          <w:rFonts w:ascii="Arial" w:hAnsi="Arial" w:cs="Arial"/>
        </w:rPr>
      </w:pPr>
    </w:p>
    <w:p w:rsidR="00F01365" w:rsidRPr="00DF5F79" w:rsidRDefault="00261AD1" w:rsidP="006A7E2D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lastRenderedPageBreak/>
        <w:t>UTILLATGE</w:t>
      </w:r>
      <w:r w:rsidR="00F01365" w:rsidRPr="00DF5F79">
        <w:rPr>
          <w:rFonts w:ascii="Arial" w:hAnsi="Arial" w:cs="Arial"/>
          <w:b/>
          <w:bCs/>
          <w:u w:val="double"/>
        </w:rPr>
        <w:t xml:space="preserve"> </w:t>
      </w:r>
      <w:r w:rsidRPr="00DF5F79">
        <w:rPr>
          <w:rFonts w:ascii="Arial" w:hAnsi="Arial" w:cs="Arial"/>
          <w:b/>
          <w:bCs/>
          <w:u w:val="double"/>
        </w:rPr>
        <w:t>NECESSARI</w:t>
      </w:r>
    </w:p>
    <w:p w:rsidR="00F01365" w:rsidRPr="00DF5F79" w:rsidRDefault="00F01365" w:rsidP="00607FBB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>P</w:t>
      </w:r>
      <w:r w:rsidR="00261AD1" w:rsidRPr="00DF5F79">
        <w:rPr>
          <w:rFonts w:ascii="Arial" w:hAnsi="Arial" w:cs="Arial"/>
          <w:b/>
          <w:bCs/>
          <w:u w:val="single"/>
        </w:rPr>
        <w:t>ER A L’ESTESA AMB</w:t>
      </w:r>
      <w:r w:rsidRPr="00DF5F79">
        <w:rPr>
          <w:rFonts w:ascii="Arial" w:hAnsi="Arial" w:cs="Arial"/>
          <w:b/>
          <w:bCs/>
          <w:u w:val="single"/>
        </w:rPr>
        <w:t xml:space="preserve"> BOBINA TRANSPORTADA</w:t>
      </w:r>
    </w:p>
    <w:p w:rsidR="00F01365" w:rsidRPr="00DF5F79" w:rsidRDefault="00F01365" w:rsidP="00194793">
      <w:pPr>
        <w:widowControl/>
        <w:numPr>
          <w:ilvl w:val="0"/>
          <w:numId w:val="2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Un dispositi</w:t>
      </w:r>
      <w:r w:rsidR="00A07CC3" w:rsidRPr="00DF5F79">
        <w:rPr>
          <w:rFonts w:ascii="Arial" w:hAnsi="Arial" w:cs="Arial"/>
        </w:rPr>
        <w:t>u de trànsit i tragí de bobin</w:t>
      </w:r>
      <w:r w:rsidRPr="00DF5F79">
        <w:rPr>
          <w:rFonts w:ascii="Arial" w:hAnsi="Arial" w:cs="Arial"/>
        </w:rPr>
        <w:t>a sobre veh</w:t>
      </w:r>
      <w:r w:rsidR="00A07CC3" w:rsidRPr="00DF5F79">
        <w:rPr>
          <w:rFonts w:ascii="Arial" w:hAnsi="Arial" w:cs="Arial"/>
        </w:rPr>
        <w:t xml:space="preserve">icle de les característiques següents: </w:t>
      </w:r>
    </w:p>
    <w:p w:rsidR="00F01365" w:rsidRPr="00DF5F79" w:rsidRDefault="00A07CC3" w:rsidP="00F01365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Capacitat</w:t>
      </w:r>
      <w:r w:rsidR="00F01365" w:rsidRPr="00DF5F79">
        <w:rPr>
          <w:rFonts w:ascii="Arial" w:hAnsi="Arial" w:cs="Arial"/>
        </w:rPr>
        <w:t xml:space="preserve"> de s</w:t>
      </w:r>
      <w:r w:rsidRPr="00DF5F79">
        <w:rPr>
          <w:rFonts w:ascii="Arial" w:hAnsi="Arial" w:cs="Arial"/>
        </w:rPr>
        <w:t>uport en pes mort</w:t>
      </w:r>
      <w:r w:rsidR="00F01365" w:rsidRPr="00DF5F79">
        <w:rPr>
          <w:rFonts w:ascii="Arial" w:hAnsi="Arial" w:cs="Arial"/>
        </w:rPr>
        <w:t>:  7.000 Kg</w:t>
      </w:r>
    </w:p>
    <w:p w:rsidR="00F01365" w:rsidRPr="00DF5F79" w:rsidRDefault="00A07CC3" w:rsidP="00F01365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Proveït amb fre manual capaç d’aturar una frenada sobre l’ala de la b</w:t>
      </w:r>
      <w:r w:rsidR="00F01365" w:rsidRPr="00DF5F79">
        <w:rPr>
          <w:rFonts w:ascii="Arial" w:hAnsi="Arial" w:cs="Arial"/>
        </w:rPr>
        <w:t>obina de 1.000 Kg/m.</w:t>
      </w:r>
    </w:p>
    <w:p w:rsidR="00F01365" w:rsidRPr="00DF5F79" w:rsidRDefault="00F01365" w:rsidP="00F01365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Pr</w:t>
      </w:r>
      <w:r w:rsidR="00A07CC3" w:rsidRPr="00DF5F79">
        <w:rPr>
          <w:rFonts w:ascii="Arial" w:hAnsi="Arial" w:cs="Arial"/>
        </w:rPr>
        <w:t xml:space="preserve">oveït de safates de lliscament i guia </w:t>
      </w:r>
      <w:r w:rsidRPr="00DF5F79">
        <w:rPr>
          <w:rFonts w:ascii="Arial" w:hAnsi="Arial" w:cs="Arial"/>
        </w:rPr>
        <w:t xml:space="preserve">de cable </w:t>
      </w:r>
      <w:r w:rsidR="00A07CC3" w:rsidRPr="00DF5F79">
        <w:rPr>
          <w:rFonts w:ascii="Arial" w:hAnsi="Arial" w:cs="Arial"/>
        </w:rPr>
        <w:t>horitzontals</w:t>
      </w:r>
      <w:r w:rsidRPr="00DF5F79">
        <w:rPr>
          <w:rFonts w:ascii="Arial" w:hAnsi="Arial" w:cs="Arial"/>
        </w:rPr>
        <w:t xml:space="preserve"> </w:t>
      </w:r>
      <w:r w:rsidR="00A07CC3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</w:t>
      </w:r>
      <w:r w:rsidR="00A07CC3" w:rsidRPr="00DF5F79">
        <w:rPr>
          <w:rFonts w:ascii="Arial" w:hAnsi="Arial" w:cs="Arial"/>
        </w:rPr>
        <w:t>laterals</w:t>
      </w:r>
      <w:r w:rsidRPr="00DF5F79">
        <w:rPr>
          <w:rFonts w:ascii="Arial" w:hAnsi="Arial" w:cs="Arial"/>
        </w:rPr>
        <w:t>.</w:t>
      </w:r>
    </w:p>
    <w:p w:rsidR="00F01365" w:rsidRPr="00DF5F79" w:rsidRDefault="00F01365" w:rsidP="00194793">
      <w:pPr>
        <w:widowControl/>
        <w:numPr>
          <w:ilvl w:val="0"/>
          <w:numId w:val="3"/>
        </w:numPr>
        <w:spacing w:after="120"/>
        <w:ind w:left="1208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Prov</w:t>
      </w:r>
      <w:r w:rsidR="00A07CC3" w:rsidRPr="00DF5F79">
        <w:rPr>
          <w:rFonts w:ascii="Arial" w:hAnsi="Arial" w:cs="Arial"/>
        </w:rPr>
        <w:t>eït d’un dinamòmetre</w:t>
      </w:r>
      <w:r w:rsidRPr="00DF5F79">
        <w:rPr>
          <w:rFonts w:ascii="Arial" w:hAnsi="Arial" w:cs="Arial"/>
        </w:rPr>
        <w:t xml:space="preserve"> limitador de la </w:t>
      </w:r>
      <w:r w:rsidR="00A07CC3" w:rsidRPr="00DF5F79">
        <w:rPr>
          <w:rFonts w:ascii="Arial" w:hAnsi="Arial" w:cs="Arial"/>
        </w:rPr>
        <w:t>tensió</w:t>
      </w:r>
      <w:r w:rsidRPr="00DF5F79">
        <w:rPr>
          <w:rFonts w:ascii="Arial" w:hAnsi="Arial" w:cs="Arial"/>
        </w:rPr>
        <w:t xml:space="preserve"> </w:t>
      </w:r>
      <w:r w:rsidR="00A07CC3" w:rsidRPr="00DF5F79">
        <w:rPr>
          <w:rFonts w:ascii="Arial" w:hAnsi="Arial" w:cs="Arial"/>
        </w:rPr>
        <w:t>mecànica</w:t>
      </w:r>
      <w:r w:rsidRPr="00DF5F79">
        <w:rPr>
          <w:rFonts w:ascii="Arial" w:hAnsi="Arial" w:cs="Arial"/>
        </w:rPr>
        <w:t xml:space="preserve"> </w:t>
      </w:r>
      <w:r w:rsidR="00A07CC3" w:rsidRPr="00DF5F79">
        <w:rPr>
          <w:rFonts w:ascii="Arial" w:hAnsi="Arial" w:cs="Arial"/>
        </w:rPr>
        <w:t>a</w:t>
      </w:r>
      <w:r w:rsidRPr="00DF5F79">
        <w:rPr>
          <w:rFonts w:ascii="Arial" w:hAnsi="Arial" w:cs="Arial"/>
        </w:rPr>
        <w:t>l cable o ajusta</w:t>
      </w:r>
      <w:r w:rsidR="00A07CC3" w:rsidRPr="00DF5F79">
        <w:rPr>
          <w:rFonts w:ascii="Arial" w:hAnsi="Arial" w:cs="Arial"/>
        </w:rPr>
        <w:t>t</w:t>
      </w:r>
      <w:r w:rsidRPr="00DF5F79">
        <w:rPr>
          <w:rFonts w:ascii="Arial" w:hAnsi="Arial" w:cs="Arial"/>
        </w:rPr>
        <w:t xml:space="preserve"> al valor correspon</w:t>
      </w:r>
      <w:r w:rsidR="00A07CC3" w:rsidRPr="00DF5F79">
        <w:rPr>
          <w:rFonts w:ascii="Arial" w:hAnsi="Arial" w:cs="Arial"/>
        </w:rPr>
        <w:t>ent.</w:t>
      </w:r>
    </w:p>
    <w:p w:rsidR="00F01365" w:rsidRPr="00DF5F79" w:rsidRDefault="00F01365" w:rsidP="00194793">
      <w:pPr>
        <w:widowControl/>
        <w:numPr>
          <w:ilvl w:val="0"/>
          <w:numId w:val="2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Un par</w:t>
      </w:r>
      <w:r w:rsidR="00B71716" w:rsidRPr="00DF5F79">
        <w:rPr>
          <w:rFonts w:ascii="Arial" w:hAnsi="Arial" w:cs="Arial"/>
        </w:rPr>
        <w:t xml:space="preserve">ell de crics aixeca bobines i barres de </w:t>
      </w:r>
      <w:r w:rsidRPr="00DF5F79">
        <w:rPr>
          <w:rFonts w:ascii="Arial" w:hAnsi="Arial" w:cs="Arial"/>
        </w:rPr>
        <w:t xml:space="preserve">3.500 Kg de </w:t>
      </w:r>
      <w:r w:rsidR="00B71716" w:rsidRPr="00DF5F79">
        <w:rPr>
          <w:rFonts w:ascii="Arial" w:hAnsi="Arial" w:cs="Arial"/>
        </w:rPr>
        <w:t>capacitat</w:t>
      </w:r>
      <w:r w:rsidRPr="00DF5F79">
        <w:rPr>
          <w:rFonts w:ascii="Arial" w:hAnsi="Arial" w:cs="Arial"/>
        </w:rPr>
        <w:t xml:space="preserve"> </w:t>
      </w:r>
      <w:r w:rsidR="00B71716" w:rsidRPr="00DF5F79">
        <w:rPr>
          <w:rFonts w:ascii="Arial" w:hAnsi="Arial" w:cs="Arial"/>
        </w:rPr>
        <w:t>unitària</w:t>
      </w:r>
      <w:r w:rsidRPr="00DF5F79">
        <w:rPr>
          <w:rFonts w:ascii="Arial" w:hAnsi="Arial" w:cs="Arial"/>
        </w:rPr>
        <w:t xml:space="preserve"> (p</w:t>
      </w:r>
      <w:r w:rsidR="00B71716" w:rsidRPr="00DF5F79">
        <w:rPr>
          <w:rFonts w:ascii="Arial" w:hAnsi="Arial" w:cs="Arial"/>
        </w:rPr>
        <w:t xml:space="preserve">er </w:t>
      </w:r>
      <w:r w:rsidRPr="00DF5F79">
        <w:rPr>
          <w:rFonts w:ascii="Arial" w:hAnsi="Arial" w:cs="Arial"/>
        </w:rPr>
        <w:t>a bobina de reserva).</w:t>
      </w:r>
    </w:p>
    <w:p w:rsidR="00F01365" w:rsidRPr="00DF5F79" w:rsidRDefault="00F01365" w:rsidP="00F01365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Cinta </w:t>
      </w:r>
      <w:r w:rsidR="00B71716" w:rsidRPr="00DF5F79">
        <w:rPr>
          <w:rFonts w:ascii="Arial" w:hAnsi="Arial" w:cs="Arial"/>
        </w:rPr>
        <w:t>mètrica</w:t>
      </w:r>
      <w:r w:rsidRPr="00DF5F79">
        <w:rPr>
          <w:rFonts w:ascii="Arial" w:hAnsi="Arial" w:cs="Arial"/>
        </w:rPr>
        <w:t xml:space="preserve">, </w:t>
      </w:r>
      <w:proofErr w:type="spellStart"/>
      <w:r w:rsidR="00B71716" w:rsidRPr="00DF5F79">
        <w:rPr>
          <w:rFonts w:ascii="Arial" w:hAnsi="Arial" w:cs="Arial"/>
        </w:rPr>
        <w:t>muntables</w:t>
      </w:r>
      <w:proofErr w:type="spellEnd"/>
      <w:r w:rsidR="00B71716" w:rsidRPr="00DF5F79">
        <w:rPr>
          <w:rFonts w:ascii="Arial" w:hAnsi="Arial" w:cs="Arial"/>
        </w:rPr>
        <w:t xml:space="preserve"> de connexió, barrets termoretràctils, material d’identificació, </w:t>
      </w:r>
      <w:r w:rsidRPr="00DF5F79">
        <w:rPr>
          <w:rFonts w:ascii="Arial" w:hAnsi="Arial" w:cs="Arial"/>
        </w:rPr>
        <w:t>etc.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11669C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>P</w:t>
      </w:r>
      <w:r w:rsidR="00261AD1" w:rsidRPr="00DF5F79">
        <w:rPr>
          <w:rFonts w:ascii="Arial" w:hAnsi="Arial" w:cs="Arial"/>
          <w:b/>
          <w:bCs/>
          <w:u w:val="single"/>
        </w:rPr>
        <w:t>ER A L’ESTESA AMB</w:t>
      </w:r>
      <w:r w:rsidRPr="00DF5F79">
        <w:rPr>
          <w:rFonts w:ascii="Arial" w:hAnsi="Arial" w:cs="Arial"/>
          <w:b/>
          <w:bCs/>
          <w:u w:val="single"/>
        </w:rPr>
        <w:t xml:space="preserve"> BOBINA FI</w:t>
      </w:r>
      <w:r w:rsidR="00261AD1" w:rsidRPr="00DF5F79">
        <w:rPr>
          <w:rFonts w:ascii="Arial" w:hAnsi="Arial" w:cs="Arial"/>
          <w:b/>
          <w:bCs/>
          <w:u w:val="single"/>
        </w:rPr>
        <w:t>X</w:t>
      </w:r>
      <w:r w:rsidRPr="00DF5F79">
        <w:rPr>
          <w:rFonts w:ascii="Arial" w:hAnsi="Arial" w:cs="Arial"/>
          <w:b/>
          <w:bCs/>
          <w:u w:val="single"/>
        </w:rPr>
        <w:t>A</w:t>
      </w:r>
    </w:p>
    <w:p w:rsidR="00F01365" w:rsidRPr="00DF5F79" w:rsidRDefault="00F01365" w:rsidP="00194793">
      <w:pPr>
        <w:keepNext/>
        <w:widowControl/>
        <w:numPr>
          <w:ilvl w:val="2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DF5F79">
        <w:rPr>
          <w:rFonts w:ascii="Arial" w:hAnsi="Arial" w:cs="Arial"/>
          <w:b/>
          <w:bCs/>
        </w:rPr>
        <w:t xml:space="preserve">EN </w:t>
      </w:r>
      <w:r w:rsidR="00261AD1" w:rsidRPr="00DF5F79">
        <w:rPr>
          <w:rFonts w:ascii="Arial" w:hAnsi="Arial" w:cs="Arial"/>
          <w:b/>
          <w:bCs/>
        </w:rPr>
        <w:t>RAS</w:t>
      </w:r>
      <w:r w:rsidRPr="00DF5F79">
        <w:rPr>
          <w:rFonts w:ascii="Arial" w:hAnsi="Arial" w:cs="Arial"/>
          <w:b/>
          <w:bCs/>
        </w:rPr>
        <w:t xml:space="preserve">A </w:t>
      </w:r>
      <w:r w:rsidR="00261AD1" w:rsidRPr="00DF5F79">
        <w:rPr>
          <w:rFonts w:ascii="Arial" w:hAnsi="Arial" w:cs="Arial"/>
          <w:b/>
          <w:bCs/>
        </w:rPr>
        <w:t>OBERTA</w:t>
      </w:r>
    </w:p>
    <w:p w:rsidR="00F01365" w:rsidRPr="00DF5F79" w:rsidRDefault="00F01365" w:rsidP="00F01365">
      <w:pPr>
        <w:widowControl/>
        <w:numPr>
          <w:ilvl w:val="0"/>
          <w:numId w:val="4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Dos pare</w:t>
      </w:r>
      <w:r w:rsidR="00212CD9" w:rsidRPr="00DF5F79">
        <w:rPr>
          <w:rFonts w:ascii="Arial" w:hAnsi="Arial" w:cs="Arial"/>
        </w:rPr>
        <w:t>lls de crics aixeca bobines amb les seves barres corresponent</w:t>
      </w:r>
      <w:r w:rsidRPr="00DF5F79">
        <w:rPr>
          <w:rFonts w:ascii="Arial" w:hAnsi="Arial" w:cs="Arial"/>
        </w:rPr>
        <w:t>s, p</w:t>
      </w:r>
      <w:r w:rsidR="00212CD9" w:rsidRPr="00DF5F79">
        <w:rPr>
          <w:rFonts w:ascii="Arial" w:hAnsi="Arial" w:cs="Arial"/>
        </w:rPr>
        <w:t>er a les bobines d’estesa i</w:t>
      </w:r>
      <w:r w:rsidRPr="00DF5F79">
        <w:rPr>
          <w:rFonts w:ascii="Arial" w:hAnsi="Arial" w:cs="Arial"/>
        </w:rPr>
        <w:t xml:space="preserve"> reserva.</w:t>
      </w:r>
    </w:p>
    <w:p w:rsidR="00F01365" w:rsidRPr="00DF5F79" w:rsidRDefault="00F01365" w:rsidP="00F01365">
      <w:pPr>
        <w:widowControl/>
        <w:numPr>
          <w:ilvl w:val="0"/>
          <w:numId w:val="4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 </w:t>
      </w:r>
      <w:r w:rsidR="00EE566A" w:rsidRPr="00DF5F79">
        <w:rPr>
          <w:rFonts w:ascii="Arial" w:hAnsi="Arial" w:cs="Arial"/>
        </w:rPr>
        <w:t>dinamòmetre</w:t>
      </w:r>
      <w:r w:rsidRPr="00DF5F79">
        <w:rPr>
          <w:rFonts w:ascii="Arial" w:hAnsi="Arial" w:cs="Arial"/>
        </w:rPr>
        <w:t xml:space="preserve"> limitador del </w:t>
      </w:r>
      <w:r w:rsidR="00EE566A" w:rsidRPr="00DF5F79">
        <w:rPr>
          <w:rFonts w:ascii="Arial" w:hAnsi="Arial" w:cs="Arial"/>
        </w:rPr>
        <w:t>tipus</w:t>
      </w:r>
      <w:r w:rsidRPr="00DF5F79">
        <w:rPr>
          <w:rFonts w:ascii="Arial" w:hAnsi="Arial" w:cs="Arial"/>
        </w:rPr>
        <w:t xml:space="preserve"> fi</w:t>
      </w:r>
      <w:r w:rsidR="00EE566A" w:rsidRPr="00DF5F79">
        <w:rPr>
          <w:rFonts w:ascii="Arial" w:hAnsi="Arial" w:cs="Arial"/>
        </w:rPr>
        <w:t xml:space="preserve">x </w:t>
      </w:r>
      <w:r w:rsidRPr="00DF5F79">
        <w:rPr>
          <w:rFonts w:ascii="Arial" w:hAnsi="Arial" w:cs="Arial"/>
        </w:rPr>
        <w:t>en bobina.</w:t>
      </w:r>
    </w:p>
    <w:p w:rsidR="00F01365" w:rsidRPr="00DF5F79" w:rsidRDefault="00F01365" w:rsidP="00F01365">
      <w:pPr>
        <w:widowControl/>
        <w:numPr>
          <w:ilvl w:val="0"/>
          <w:numId w:val="4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Un sistema de frenad</w:t>
      </w:r>
      <w:r w:rsidR="000C6E72" w:rsidRPr="00DF5F79">
        <w:rPr>
          <w:rFonts w:ascii="Arial" w:hAnsi="Arial" w:cs="Arial"/>
        </w:rPr>
        <w:t>a</w:t>
      </w:r>
      <w:r w:rsidRPr="00DF5F79">
        <w:rPr>
          <w:rFonts w:ascii="Arial" w:hAnsi="Arial" w:cs="Arial"/>
        </w:rPr>
        <w:t xml:space="preserve"> de bobina </w:t>
      </w:r>
      <w:r w:rsidR="000C6E72" w:rsidRPr="00DF5F79">
        <w:rPr>
          <w:rFonts w:ascii="Arial" w:hAnsi="Arial" w:cs="Arial"/>
        </w:rPr>
        <w:t>capaç d’</w:t>
      </w:r>
      <w:r w:rsidRPr="00DF5F79">
        <w:rPr>
          <w:rFonts w:ascii="Arial" w:hAnsi="Arial" w:cs="Arial"/>
        </w:rPr>
        <w:t>aplicar un par</w:t>
      </w:r>
      <w:r w:rsidR="000C6E72" w:rsidRPr="00DF5F79">
        <w:rPr>
          <w:rFonts w:ascii="Arial" w:hAnsi="Arial" w:cs="Arial"/>
        </w:rPr>
        <w:t>ell</w:t>
      </w:r>
      <w:r w:rsidRPr="00DF5F79">
        <w:rPr>
          <w:rFonts w:ascii="Arial" w:hAnsi="Arial" w:cs="Arial"/>
        </w:rPr>
        <w:t xml:space="preserve"> 1.000 Kg/m sobre </w:t>
      </w:r>
      <w:r w:rsidR="000C6E72" w:rsidRPr="00DF5F79">
        <w:rPr>
          <w:rFonts w:ascii="Arial" w:hAnsi="Arial" w:cs="Arial"/>
        </w:rPr>
        <w:t xml:space="preserve">l’ala d’aquesta. </w:t>
      </w:r>
    </w:p>
    <w:p w:rsidR="00F01365" w:rsidRPr="00DF5F79" w:rsidRDefault="000C6E72" w:rsidP="00F01365">
      <w:pPr>
        <w:widowControl/>
        <w:numPr>
          <w:ilvl w:val="0"/>
          <w:numId w:val="4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Corrons per a cable segons longituds. </w:t>
      </w:r>
    </w:p>
    <w:p w:rsidR="00F01365" w:rsidRPr="00DF5F79" w:rsidRDefault="00F01365" w:rsidP="00F01365">
      <w:pPr>
        <w:widowControl/>
        <w:numPr>
          <w:ilvl w:val="0"/>
          <w:numId w:val="4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Cinta </w:t>
      </w:r>
      <w:r w:rsidR="000C6E72" w:rsidRPr="00DF5F79">
        <w:rPr>
          <w:rFonts w:ascii="Arial" w:hAnsi="Arial" w:cs="Arial"/>
        </w:rPr>
        <w:t>mètrica</w:t>
      </w:r>
      <w:r w:rsidRPr="00DF5F79">
        <w:rPr>
          <w:rFonts w:ascii="Arial" w:hAnsi="Arial" w:cs="Arial"/>
        </w:rPr>
        <w:t xml:space="preserve">, </w:t>
      </w:r>
      <w:proofErr w:type="spellStart"/>
      <w:r w:rsidR="000C6E72" w:rsidRPr="00DF5F79">
        <w:rPr>
          <w:rFonts w:ascii="Arial" w:hAnsi="Arial" w:cs="Arial"/>
        </w:rPr>
        <w:t>muntables</w:t>
      </w:r>
      <w:proofErr w:type="spellEnd"/>
      <w:r w:rsidR="000C6E72" w:rsidRPr="00DF5F79">
        <w:rPr>
          <w:rFonts w:ascii="Arial" w:hAnsi="Arial" w:cs="Arial"/>
        </w:rPr>
        <w:t xml:space="preserve"> de connexió, barrets termoretràctils, materials d’identificació, </w:t>
      </w:r>
      <w:r w:rsidRPr="00DF5F79">
        <w:rPr>
          <w:rFonts w:ascii="Arial" w:hAnsi="Arial" w:cs="Arial"/>
        </w:rPr>
        <w:t>etc.</w:t>
      </w:r>
    </w:p>
    <w:p w:rsidR="00F01365" w:rsidRPr="00DF5F79" w:rsidRDefault="00F01365" w:rsidP="00F01365">
      <w:pPr>
        <w:widowControl/>
        <w:ind w:left="737"/>
        <w:jc w:val="both"/>
        <w:rPr>
          <w:rFonts w:ascii="Arial" w:hAnsi="Arial" w:cs="Arial"/>
        </w:rPr>
      </w:pPr>
    </w:p>
    <w:p w:rsidR="00F01365" w:rsidRPr="00DF5F79" w:rsidRDefault="00F01365" w:rsidP="00194793">
      <w:pPr>
        <w:keepNext/>
        <w:widowControl/>
        <w:numPr>
          <w:ilvl w:val="2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DF5F79">
        <w:rPr>
          <w:rFonts w:ascii="Arial" w:hAnsi="Arial" w:cs="Arial"/>
          <w:b/>
          <w:bCs/>
        </w:rPr>
        <w:t xml:space="preserve">EN </w:t>
      </w:r>
      <w:r w:rsidR="00261AD1" w:rsidRPr="00DF5F79">
        <w:rPr>
          <w:rFonts w:ascii="Arial" w:hAnsi="Arial" w:cs="Arial"/>
          <w:b/>
          <w:bCs/>
        </w:rPr>
        <w:t>RASA TAPADA</w:t>
      </w:r>
      <w:r w:rsidRPr="00DF5F79">
        <w:rPr>
          <w:rFonts w:ascii="Arial" w:hAnsi="Arial" w:cs="Arial"/>
          <w:b/>
          <w:bCs/>
        </w:rPr>
        <w:t xml:space="preserve">  (</w:t>
      </w:r>
      <w:r w:rsidR="00261AD1" w:rsidRPr="00DF5F79">
        <w:rPr>
          <w:rFonts w:ascii="Arial" w:hAnsi="Arial" w:cs="Arial"/>
          <w:b/>
          <w:bCs/>
        </w:rPr>
        <w:t>sota tub guia</w:t>
      </w:r>
      <w:r w:rsidRPr="00DF5F79">
        <w:rPr>
          <w:rFonts w:ascii="Arial" w:hAnsi="Arial" w:cs="Arial"/>
          <w:b/>
          <w:bCs/>
        </w:rPr>
        <w:t>)</w:t>
      </w:r>
    </w:p>
    <w:p w:rsidR="00F01365" w:rsidRPr="00DF5F79" w:rsidRDefault="00F01365" w:rsidP="00F0136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Dos pare</w:t>
      </w:r>
      <w:r w:rsidR="000C6E72" w:rsidRPr="00DF5F79">
        <w:rPr>
          <w:rFonts w:ascii="Arial" w:hAnsi="Arial" w:cs="Arial"/>
        </w:rPr>
        <w:t>ll</w:t>
      </w:r>
      <w:r w:rsidRPr="00DF5F79">
        <w:rPr>
          <w:rFonts w:ascii="Arial" w:hAnsi="Arial" w:cs="Arial"/>
        </w:rPr>
        <w:t xml:space="preserve">s de </w:t>
      </w:r>
      <w:r w:rsidR="000C6E72" w:rsidRPr="00DF5F79">
        <w:rPr>
          <w:rFonts w:ascii="Arial" w:hAnsi="Arial" w:cs="Arial"/>
        </w:rPr>
        <w:t>crics aixeca bobines amb les seves barre</w:t>
      </w:r>
      <w:r w:rsidRPr="00DF5F79">
        <w:rPr>
          <w:rFonts w:ascii="Arial" w:hAnsi="Arial" w:cs="Arial"/>
        </w:rPr>
        <w:t>s correspon</w:t>
      </w:r>
      <w:r w:rsidR="000C6E72" w:rsidRPr="00DF5F79">
        <w:rPr>
          <w:rFonts w:ascii="Arial" w:hAnsi="Arial" w:cs="Arial"/>
        </w:rPr>
        <w:t xml:space="preserve">ents, per a les bobines d’estesa i reserva. </w:t>
      </w:r>
    </w:p>
    <w:p w:rsidR="00F01365" w:rsidRPr="00DF5F79" w:rsidRDefault="00F01365" w:rsidP="00F0136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Un </w:t>
      </w:r>
      <w:r w:rsidR="00C74115" w:rsidRPr="00DF5F79">
        <w:rPr>
          <w:rFonts w:ascii="Arial" w:hAnsi="Arial" w:cs="Arial"/>
        </w:rPr>
        <w:t>dinamòmetre</w:t>
      </w:r>
      <w:r w:rsidRPr="00DF5F79">
        <w:rPr>
          <w:rFonts w:ascii="Arial" w:hAnsi="Arial" w:cs="Arial"/>
        </w:rPr>
        <w:t xml:space="preserve"> limitador del </w:t>
      </w:r>
      <w:r w:rsidR="00C74115" w:rsidRPr="00DF5F79">
        <w:rPr>
          <w:rFonts w:ascii="Arial" w:hAnsi="Arial" w:cs="Arial"/>
        </w:rPr>
        <w:t>tipus</w:t>
      </w:r>
      <w:r w:rsidRPr="00DF5F79">
        <w:rPr>
          <w:rFonts w:ascii="Arial" w:hAnsi="Arial" w:cs="Arial"/>
        </w:rPr>
        <w:t xml:space="preserve"> fi</w:t>
      </w:r>
      <w:r w:rsidR="00C74115" w:rsidRPr="00DF5F79">
        <w:rPr>
          <w:rFonts w:ascii="Arial" w:hAnsi="Arial" w:cs="Arial"/>
        </w:rPr>
        <w:t>x</w:t>
      </w:r>
      <w:r w:rsidRPr="00DF5F79">
        <w:rPr>
          <w:rFonts w:ascii="Arial" w:hAnsi="Arial" w:cs="Arial"/>
        </w:rPr>
        <w:t xml:space="preserve"> en bobina.</w:t>
      </w:r>
    </w:p>
    <w:p w:rsidR="00F01365" w:rsidRPr="00DF5F79" w:rsidRDefault="00F01365" w:rsidP="00F0136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Un sistema de frena</w:t>
      </w:r>
      <w:r w:rsidR="00C74115" w:rsidRPr="00DF5F79">
        <w:rPr>
          <w:rFonts w:ascii="Arial" w:hAnsi="Arial" w:cs="Arial"/>
        </w:rPr>
        <w:t>da</w:t>
      </w:r>
      <w:r w:rsidRPr="00DF5F79">
        <w:rPr>
          <w:rFonts w:ascii="Arial" w:hAnsi="Arial" w:cs="Arial"/>
        </w:rPr>
        <w:t xml:space="preserve"> de bobina </w:t>
      </w:r>
      <w:r w:rsidR="00C74115" w:rsidRPr="00DF5F79">
        <w:rPr>
          <w:rFonts w:ascii="Arial" w:hAnsi="Arial" w:cs="Arial"/>
        </w:rPr>
        <w:t>capaç d’</w:t>
      </w:r>
      <w:r w:rsidRPr="00DF5F79">
        <w:rPr>
          <w:rFonts w:ascii="Arial" w:hAnsi="Arial" w:cs="Arial"/>
        </w:rPr>
        <w:t>aplicar un par</w:t>
      </w:r>
      <w:r w:rsidR="00C74115" w:rsidRPr="00DF5F79">
        <w:rPr>
          <w:rFonts w:ascii="Arial" w:hAnsi="Arial" w:cs="Arial"/>
        </w:rPr>
        <w:t>ell</w:t>
      </w:r>
      <w:r w:rsidRPr="00DF5F79">
        <w:rPr>
          <w:rFonts w:ascii="Arial" w:hAnsi="Arial" w:cs="Arial"/>
        </w:rPr>
        <w:t xml:space="preserve"> 1000 Kg/m sobre </w:t>
      </w:r>
      <w:r w:rsidR="00C74115" w:rsidRPr="00DF5F79">
        <w:rPr>
          <w:rFonts w:ascii="Arial" w:hAnsi="Arial" w:cs="Arial"/>
        </w:rPr>
        <w:t xml:space="preserve">l’ala d’aquesta. </w:t>
      </w:r>
    </w:p>
    <w:p w:rsidR="00F01365" w:rsidRPr="00DF5F79" w:rsidRDefault="00C74115" w:rsidP="00F0136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Corrons per a cable segons longituds. </w:t>
      </w:r>
    </w:p>
    <w:p w:rsidR="00F01365" w:rsidRPr="00DF5F79" w:rsidRDefault="00F01365" w:rsidP="00F01365">
      <w:pPr>
        <w:widowControl/>
        <w:numPr>
          <w:ilvl w:val="0"/>
          <w:numId w:val="5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Cinta </w:t>
      </w:r>
      <w:r w:rsidR="00C74115" w:rsidRPr="00DF5F79">
        <w:rPr>
          <w:rFonts w:ascii="Arial" w:hAnsi="Arial" w:cs="Arial"/>
        </w:rPr>
        <w:t>mètrica</w:t>
      </w:r>
      <w:r w:rsidRPr="00DF5F79">
        <w:rPr>
          <w:rFonts w:ascii="Arial" w:hAnsi="Arial" w:cs="Arial"/>
        </w:rPr>
        <w:t xml:space="preserve">, </w:t>
      </w:r>
      <w:proofErr w:type="spellStart"/>
      <w:r w:rsidR="00C74115" w:rsidRPr="00DF5F79">
        <w:rPr>
          <w:rFonts w:ascii="Arial" w:hAnsi="Arial" w:cs="Arial"/>
        </w:rPr>
        <w:t>muntables</w:t>
      </w:r>
      <w:proofErr w:type="spellEnd"/>
      <w:r w:rsidRPr="00DF5F79">
        <w:rPr>
          <w:rFonts w:ascii="Arial" w:hAnsi="Arial" w:cs="Arial"/>
        </w:rPr>
        <w:t xml:space="preserve"> </w:t>
      </w:r>
      <w:r w:rsidR="00C74115" w:rsidRPr="00DF5F79">
        <w:rPr>
          <w:rFonts w:ascii="Arial" w:hAnsi="Arial" w:cs="Arial"/>
        </w:rPr>
        <w:t xml:space="preserve">de connexió, barrets termoretràctils, materials d’identificació, etc.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6A7E2D" w:rsidRPr="00DF5F79" w:rsidRDefault="006A7E2D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6A7E2D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ME</w:t>
      </w:r>
      <w:r w:rsidR="00261AD1" w:rsidRPr="00DF5F79">
        <w:rPr>
          <w:rFonts w:ascii="Arial" w:hAnsi="Arial" w:cs="Arial"/>
          <w:b/>
          <w:bCs/>
          <w:u w:val="double"/>
        </w:rPr>
        <w:t xml:space="preserve">SURES DE SEGURETAT </w:t>
      </w:r>
    </w:p>
    <w:p w:rsidR="00F01365" w:rsidRPr="00DF5F79" w:rsidRDefault="00F01365" w:rsidP="0011669C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 xml:space="preserve">EN </w:t>
      </w:r>
      <w:r w:rsidR="00261AD1" w:rsidRPr="00DF5F79">
        <w:rPr>
          <w:rFonts w:ascii="Arial" w:hAnsi="Arial" w:cs="Arial"/>
          <w:b/>
          <w:bCs/>
          <w:u w:val="single"/>
        </w:rPr>
        <w:t>RELACIÓ</w:t>
      </w:r>
      <w:r w:rsidRPr="00DF5F79">
        <w:rPr>
          <w:rFonts w:ascii="Arial" w:hAnsi="Arial" w:cs="Arial"/>
          <w:b/>
          <w:bCs/>
          <w:u w:val="single"/>
        </w:rPr>
        <w:t xml:space="preserve"> A L</w:t>
      </w:r>
      <w:r w:rsidR="00261AD1" w:rsidRPr="00DF5F79">
        <w:rPr>
          <w:rFonts w:ascii="Arial" w:hAnsi="Arial" w:cs="Arial"/>
          <w:b/>
          <w:bCs/>
          <w:u w:val="single"/>
        </w:rPr>
        <w:t>E</w:t>
      </w:r>
      <w:r w:rsidRPr="00DF5F79">
        <w:rPr>
          <w:rFonts w:ascii="Arial" w:hAnsi="Arial" w:cs="Arial"/>
          <w:b/>
          <w:bCs/>
          <w:u w:val="single"/>
        </w:rPr>
        <w:t xml:space="preserve">S </w:t>
      </w:r>
      <w:r w:rsidR="00261AD1" w:rsidRPr="00DF5F79">
        <w:rPr>
          <w:rFonts w:ascii="Arial" w:hAnsi="Arial" w:cs="Arial"/>
          <w:b/>
          <w:bCs/>
          <w:u w:val="single"/>
        </w:rPr>
        <w:t>PERSONES</w:t>
      </w:r>
    </w:p>
    <w:p w:rsidR="00F01365" w:rsidRPr="00DF5F79" w:rsidRDefault="00F01365" w:rsidP="00397128">
      <w:pPr>
        <w:widowControl/>
        <w:numPr>
          <w:ilvl w:val="0"/>
          <w:numId w:val="6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</w:t>
      </w:r>
      <w:r w:rsidR="008A147A" w:rsidRPr="00DF5F79">
        <w:rPr>
          <w:rFonts w:ascii="Arial" w:hAnsi="Arial" w:cs="Arial"/>
        </w:rPr>
        <w:t>e</w:t>
      </w:r>
      <w:r w:rsidRPr="00DF5F79">
        <w:rPr>
          <w:rFonts w:ascii="Arial" w:hAnsi="Arial" w:cs="Arial"/>
        </w:rPr>
        <w:t xml:space="preserve">s </w:t>
      </w:r>
      <w:r w:rsidR="008A147A" w:rsidRPr="00DF5F79">
        <w:rPr>
          <w:rFonts w:ascii="Arial" w:hAnsi="Arial" w:cs="Arial"/>
        </w:rPr>
        <w:t>bobines</w:t>
      </w:r>
      <w:r w:rsidRPr="00DF5F79">
        <w:rPr>
          <w:rFonts w:ascii="Arial" w:hAnsi="Arial" w:cs="Arial"/>
        </w:rPr>
        <w:t xml:space="preserve"> </w:t>
      </w:r>
      <w:r w:rsidR="008A147A" w:rsidRPr="00DF5F79">
        <w:rPr>
          <w:rFonts w:ascii="Arial" w:hAnsi="Arial" w:cs="Arial"/>
        </w:rPr>
        <w:t>es carregaran i descarregaran amb eslingues en bon estat, i mitjançant els balancin</w:t>
      </w:r>
      <w:r w:rsidRPr="00DF5F79">
        <w:rPr>
          <w:rFonts w:ascii="Arial" w:hAnsi="Arial" w:cs="Arial"/>
        </w:rPr>
        <w:t>s ade</w:t>
      </w:r>
      <w:r w:rsidR="008A147A" w:rsidRPr="00DF5F79">
        <w:rPr>
          <w:rFonts w:ascii="Arial" w:hAnsi="Arial" w:cs="Arial"/>
        </w:rPr>
        <w:t xml:space="preserve">quats per tal que els esforços d’aquells siguin verticals i no exerceixin pressions sobre els laterals de fusta. La grua a emprar tindrà una capacitat mínima de </w:t>
      </w:r>
      <w:r w:rsidRPr="00DF5F79">
        <w:rPr>
          <w:rFonts w:ascii="Arial" w:hAnsi="Arial" w:cs="Arial"/>
        </w:rPr>
        <w:t xml:space="preserve">10 Tm </w:t>
      </w:r>
      <w:r w:rsidR="008A147A" w:rsidRPr="00DF5F79">
        <w:rPr>
          <w:rFonts w:ascii="Arial" w:hAnsi="Arial" w:cs="Arial"/>
        </w:rPr>
        <w:t>a un radi</w:t>
      </w:r>
      <w:r w:rsidRPr="00DF5F79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5 m"/>
        </w:smartTagPr>
        <w:r w:rsidRPr="00DF5F79">
          <w:rPr>
            <w:rFonts w:ascii="Arial" w:hAnsi="Arial" w:cs="Arial"/>
          </w:rPr>
          <w:t>5 m</w:t>
        </w:r>
      </w:smartTag>
      <w:r w:rsidRPr="00DF5F79">
        <w:rPr>
          <w:rFonts w:ascii="Arial" w:hAnsi="Arial" w:cs="Arial"/>
        </w:rPr>
        <w:t xml:space="preserve"> des</w:t>
      </w:r>
      <w:r w:rsidR="008A147A" w:rsidRPr="00DF5F79">
        <w:rPr>
          <w:rFonts w:ascii="Arial" w:hAnsi="Arial" w:cs="Arial"/>
        </w:rPr>
        <w:t xml:space="preserve"> del seu eix vertical de gir. </w:t>
      </w:r>
    </w:p>
    <w:p w:rsidR="00F01365" w:rsidRPr="00DF5F79" w:rsidRDefault="00F01365" w:rsidP="00397128">
      <w:pPr>
        <w:widowControl/>
        <w:numPr>
          <w:ilvl w:val="0"/>
          <w:numId w:val="6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La zona </w:t>
      </w:r>
      <w:r w:rsidR="009248B1" w:rsidRPr="00DF5F79">
        <w:rPr>
          <w:rFonts w:ascii="Arial" w:hAnsi="Arial" w:cs="Arial"/>
        </w:rPr>
        <w:t xml:space="preserve">on s’empraran </w:t>
      </w:r>
      <w:r w:rsidR="00010B5A" w:rsidRPr="00DF5F79">
        <w:rPr>
          <w:rFonts w:ascii="Arial" w:hAnsi="Arial" w:cs="Arial"/>
        </w:rPr>
        <w:t xml:space="preserve">les bobines estarà anivellada i allunyada de pendents </w:t>
      </w:r>
      <w:r w:rsidRPr="00DF5F79">
        <w:rPr>
          <w:rFonts w:ascii="Arial" w:hAnsi="Arial" w:cs="Arial"/>
        </w:rPr>
        <w:t>que p</w:t>
      </w:r>
      <w:r w:rsidR="00010B5A" w:rsidRPr="00DF5F79">
        <w:rPr>
          <w:rFonts w:ascii="Arial" w:hAnsi="Arial" w:cs="Arial"/>
        </w:rPr>
        <w:t>uguin suposar un risc de bolcada davant aparicions d’esforços imprevist</w:t>
      </w:r>
      <w:r w:rsidRPr="00DF5F79">
        <w:rPr>
          <w:rFonts w:ascii="Arial" w:hAnsi="Arial" w:cs="Arial"/>
        </w:rPr>
        <w:t>s.</w:t>
      </w:r>
    </w:p>
    <w:p w:rsidR="00F01365" w:rsidRPr="00DF5F79" w:rsidRDefault="00901BE2" w:rsidP="00397128">
      <w:pPr>
        <w:widowControl/>
        <w:numPr>
          <w:ilvl w:val="0"/>
          <w:numId w:val="6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La barra de gir</w:t>
      </w:r>
      <w:r w:rsidR="00F01365" w:rsidRPr="00DF5F79">
        <w:rPr>
          <w:rFonts w:ascii="Arial" w:hAnsi="Arial" w:cs="Arial"/>
        </w:rPr>
        <w:t xml:space="preserve"> de l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</w:t>
      </w:r>
      <w:r w:rsidRPr="00DF5F79">
        <w:rPr>
          <w:rFonts w:ascii="Arial" w:hAnsi="Arial" w:cs="Arial"/>
        </w:rPr>
        <w:t>bobines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estarà</w:t>
      </w:r>
      <w:r w:rsidR="00F01365" w:rsidRPr="00DF5F79">
        <w:rPr>
          <w:rFonts w:ascii="Arial" w:hAnsi="Arial" w:cs="Arial"/>
        </w:rPr>
        <w:t xml:space="preserve"> ajustada </w:t>
      </w:r>
      <w:r w:rsidRPr="00DF5F79">
        <w:rPr>
          <w:rFonts w:ascii="Arial" w:hAnsi="Arial" w:cs="Arial"/>
        </w:rPr>
        <w:t>amb dues l</w:t>
      </w:r>
      <w:r w:rsidR="00F01365" w:rsidRPr="00DF5F79">
        <w:rPr>
          <w:rFonts w:ascii="Arial" w:hAnsi="Arial" w:cs="Arial"/>
        </w:rPr>
        <w:t>ín</w:t>
      </w:r>
      <w:r w:rsidRPr="00DF5F79">
        <w:rPr>
          <w:rFonts w:ascii="Arial" w:hAnsi="Arial" w:cs="Arial"/>
        </w:rPr>
        <w:t xml:space="preserve">ies de cable d’acer estesos en direcció a l’esforç del tiratge del cable. </w:t>
      </w:r>
    </w:p>
    <w:p w:rsidR="00F01365" w:rsidRPr="00DF5F79" w:rsidRDefault="005816F9" w:rsidP="00397128">
      <w:pPr>
        <w:widowControl/>
        <w:numPr>
          <w:ilvl w:val="0"/>
          <w:numId w:val="6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Quan es faci servir el mètode de</w:t>
      </w:r>
      <w:r w:rsidR="00F01365" w:rsidRPr="00DF5F79">
        <w:rPr>
          <w:rFonts w:ascii="Arial" w:hAnsi="Arial" w:cs="Arial"/>
        </w:rPr>
        <w:t xml:space="preserve"> bobina transportada, </w:t>
      </w:r>
      <w:r w:rsidRPr="00DF5F79">
        <w:rPr>
          <w:rFonts w:ascii="Arial" w:hAnsi="Arial" w:cs="Arial"/>
        </w:rPr>
        <w:t>al vehicle s’instal·laran dos inclinòmetres (un</w:t>
      </w:r>
      <w:r w:rsidR="00F01365" w:rsidRPr="00DF5F79">
        <w:rPr>
          <w:rFonts w:ascii="Arial" w:hAnsi="Arial" w:cs="Arial"/>
        </w:rPr>
        <w:t xml:space="preserve"> p</w:t>
      </w:r>
      <w:r w:rsidRPr="00DF5F79">
        <w:rPr>
          <w:rFonts w:ascii="Arial" w:hAnsi="Arial" w:cs="Arial"/>
        </w:rPr>
        <w:t>er al sentit</w:t>
      </w:r>
      <w:r w:rsidR="00F01365" w:rsidRPr="00DF5F79">
        <w:rPr>
          <w:rFonts w:ascii="Arial" w:hAnsi="Arial" w:cs="Arial"/>
        </w:rPr>
        <w:t xml:space="preserve"> longitudinal </w:t>
      </w:r>
      <w:r w:rsidRPr="00DF5F79">
        <w:rPr>
          <w:rFonts w:ascii="Arial" w:hAnsi="Arial" w:cs="Arial"/>
        </w:rPr>
        <w:t>i l’altre per al t</w:t>
      </w:r>
      <w:r w:rsidR="00F01365" w:rsidRPr="00DF5F79">
        <w:rPr>
          <w:rFonts w:ascii="Arial" w:hAnsi="Arial" w:cs="Arial"/>
        </w:rPr>
        <w:t xml:space="preserve">ransversal) </w:t>
      </w:r>
      <w:r w:rsidRPr="00DF5F79">
        <w:rPr>
          <w:rFonts w:ascii="Arial" w:hAnsi="Arial" w:cs="Arial"/>
        </w:rPr>
        <w:t>amb indicacions de l’angle màxim tolerable d’inclinació (30% de marge</w:t>
      </w:r>
      <w:r w:rsidR="00F01365" w:rsidRPr="00DF5F79">
        <w:rPr>
          <w:rFonts w:ascii="Arial" w:hAnsi="Arial" w:cs="Arial"/>
        </w:rPr>
        <w:t xml:space="preserve"> de segur</w:t>
      </w:r>
      <w:r w:rsidRPr="00DF5F79">
        <w:rPr>
          <w:rFonts w:ascii="Arial" w:hAnsi="Arial" w:cs="Arial"/>
        </w:rPr>
        <w:t>etat</w:t>
      </w:r>
      <w:r w:rsidR="00F01365" w:rsidRPr="00DF5F79">
        <w:rPr>
          <w:rFonts w:ascii="Arial" w:hAnsi="Arial" w:cs="Arial"/>
        </w:rPr>
        <w:t xml:space="preserve">) que </w:t>
      </w:r>
      <w:r w:rsidRPr="00DF5F79">
        <w:rPr>
          <w:rFonts w:ascii="Arial" w:hAnsi="Arial" w:cs="Arial"/>
        </w:rPr>
        <w:t>serà</w:t>
      </w:r>
      <w:r w:rsidR="00F01365" w:rsidRPr="00DF5F79">
        <w:rPr>
          <w:rFonts w:ascii="Arial" w:hAnsi="Arial" w:cs="Arial"/>
        </w:rPr>
        <w:t xml:space="preserve"> calcula</w:t>
      </w:r>
      <w:r w:rsidRPr="00DF5F79">
        <w:rPr>
          <w:rFonts w:ascii="Arial" w:hAnsi="Arial" w:cs="Arial"/>
        </w:rPr>
        <w:t>t</w:t>
      </w:r>
      <w:r w:rsidR="00F01365" w:rsidRPr="00DF5F79">
        <w:rPr>
          <w:rFonts w:ascii="Arial" w:hAnsi="Arial" w:cs="Arial"/>
        </w:rPr>
        <w:t xml:space="preserve"> en </w:t>
      </w:r>
      <w:r w:rsidRPr="00DF5F79">
        <w:rPr>
          <w:rFonts w:ascii="Arial" w:hAnsi="Arial" w:cs="Arial"/>
        </w:rPr>
        <w:t>funció</w:t>
      </w:r>
      <w:r w:rsidR="00F01365" w:rsidRPr="00DF5F79">
        <w:rPr>
          <w:rFonts w:ascii="Arial" w:hAnsi="Arial" w:cs="Arial"/>
        </w:rPr>
        <w:t xml:space="preserve"> de la </w:t>
      </w:r>
      <w:r w:rsidRPr="00DF5F79">
        <w:rPr>
          <w:rFonts w:ascii="Arial" w:hAnsi="Arial" w:cs="Arial"/>
        </w:rPr>
        <w:t>distribució</w:t>
      </w:r>
      <w:r w:rsidR="00F01365" w:rsidRPr="00DF5F79">
        <w:rPr>
          <w:rFonts w:ascii="Arial" w:hAnsi="Arial" w:cs="Arial"/>
        </w:rPr>
        <w:t xml:space="preserve"> de </w:t>
      </w:r>
      <w:r w:rsidRPr="00DF5F79">
        <w:rPr>
          <w:rFonts w:ascii="Arial" w:hAnsi="Arial" w:cs="Arial"/>
        </w:rPr>
        <w:t>masses</w:t>
      </w:r>
      <w:r w:rsidR="00F01365" w:rsidRPr="00DF5F79">
        <w:rPr>
          <w:rFonts w:ascii="Arial" w:hAnsi="Arial" w:cs="Arial"/>
        </w:rPr>
        <w:t xml:space="preserve">. </w:t>
      </w:r>
      <w:r w:rsidRPr="00DF5F79">
        <w:rPr>
          <w:rFonts w:ascii="Arial" w:hAnsi="Arial" w:cs="Arial"/>
        </w:rPr>
        <w:t>Aquest</w:t>
      </w:r>
      <w:r w:rsidR="00F01365" w:rsidRPr="00DF5F79">
        <w:rPr>
          <w:rFonts w:ascii="Arial" w:hAnsi="Arial" w:cs="Arial"/>
        </w:rPr>
        <w:t xml:space="preserve"> inclin</w:t>
      </w:r>
      <w:r w:rsidRPr="00DF5F79">
        <w:rPr>
          <w:rFonts w:ascii="Arial" w:hAnsi="Arial" w:cs="Arial"/>
        </w:rPr>
        <w:t>ò</w:t>
      </w:r>
      <w:r w:rsidR="00F01365" w:rsidRPr="00DF5F79">
        <w:rPr>
          <w:rFonts w:ascii="Arial" w:hAnsi="Arial" w:cs="Arial"/>
        </w:rPr>
        <w:t>metr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>serà</w:t>
      </w:r>
      <w:r w:rsidR="00F01365" w:rsidRPr="00DF5F79">
        <w:rPr>
          <w:rFonts w:ascii="Arial" w:hAnsi="Arial" w:cs="Arial"/>
        </w:rPr>
        <w:t xml:space="preserve"> controla</w:t>
      </w:r>
      <w:r w:rsidRPr="00DF5F79">
        <w:rPr>
          <w:rFonts w:ascii="Arial" w:hAnsi="Arial" w:cs="Arial"/>
        </w:rPr>
        <w:t xml:space="preserve">t pel xofer del vehicle. </w:t>
      </w:r>
    </w:p>
    <w:p w:rsidR="00F01365" w:rsidRPr="00DF5F79" w:rsidRDefault="00201FB4" w:rsidP="00397128">
      <w:pPr>
        <w:widowControl/>
        <w:numPr>
          <w:ilvl w:val="0"/>
          <w:numId w:val="6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Es posarà un</w:t>
      </w:r>
      <w:r w:rsidR="00F01365" w:rsidRPr="00DF5F79">
        <w:rPr>
          <w:rFonts w:ascii="Arial" w:hAnsi="Arial" w:cs="Arial"/>
        </w:rPr>
        <w:t xml:space="preserve">a gran </w:t>
      </w:r>
      <w:r w:rsidRPr="00DF5F79">
        <w:rPr>
          <w:rFonts w:ascii="Arial" w:hAnsi="Arial" w:cs="Arial"/>
        </w:rPr>
        <w:t>atenció</w:t>
      </w:r>
      <w:r w:rsidR="00F01365" w:rsidRPr="00DF5F79">
        <w:rPr>
          <w:rFonts w:ascii="Arial" w:hAnsi="Arial" w:cs="Arial"/>
        </w:rPr>
        <w:t xml:space="preserve"> a prevenir </w:t>
      </w:r>
      <w:r w:rsidRPr="00DF5F79">
        <w:rPr>
          <w:rFonts w:ascii="Arial" w:hAnsi="Arial" w:cs="Arial"/>
        </w:rPr>
        <w:t>l’</w:t>
      </w:r>
      <w:r w:rsidR="00F01365" w:rsidRPr="00DF5F79">
        <w:rPr>
          <w:rFonts w:ascii="Arial" w:hAnsi="Arial" w:cs="Arial"/>
        </w:rPr>
        <w:t>embalam</w:t>
      </w:r>
      <w:r w:rsidRPr="00DF5F79">
        <w:rPr>
          <w:rFonts w:ascii="Arial" w:hAnsi="Arial" w:cs="Arial"/>
        </w:rPr>
        <w:t xml:space="preserve">ent </w:t>
      </w:r>
      <w:r w:rsidR="00F01365" w:rsidRPr="00DF5F79">
        <w:rPr>
          <w:rFonts w:ascii="Arial" w:hAnsi="Arial" w:cs="Arial"/>
        </w:rPr>
        <w:t>de l</w:t>
      </w:r>
      <w:r w:rsidRPr="00DF5F79">
        <w:rPr>
          <w:rFonts w:ascii="Arial" w:hAnsi="Arial" w:cs="Arial"/>
        </w:rPr>
        <w:t>e</w:t>
      </w:r>
      <w:r w:rsidR="00F01365" w:rsidRPr="00DF5F79">
        <w:rPr>
          <w:rFonts w:ascii="Arial" w:hAnsi="Arial" w:cs="Arial"/>
        </w:rPr>
        <w:t xml:space="preserve">s </w:t>
      </w:r>
      <w:r w:rsidRPr="00DF5F79">
        <w:rPr>
          <w:rFonts w:ascii="Arial" w:hAnsi="Arial" w:cs="Arial"/>
        </w:rPr>
        <w:t>bobines</w:t>
      </w:r>
      <w:r w:rsidR="00F01365" w:rsidRPr="00DF5F79">
        <w:rPr>
          <w:rFonts w:ascii="Arial" w:hAnsi="Arial" w:cs="Arial"/>
        </w:rPr>
        <w:t xml:space="preserve"> </w:t>
      </w:r>
      <w:r w:rsidRPr="00DF5F79">
        <w:rPr>
          <w:rFonts w:ascii="Arial" w:hAnsi="Arial" w:cs="Arial"/>
        </w:rPr>
        <w:t xml:space="preserve">causat perquè el </w:t>
      </w:r>
      <w:r w:rsidR="00F01365" w:rsidRPr="00DF5F79">
        <w:rPr>
          <w:rFonts w:ascii="Arial" w:hAnsi="Arial" w:cs="Arial"/>
        </w:rPr>
        <w:t>perfil del terren</w:t>
      </w:r>
      <w:r w:rsidRPr="00DF5F79">
        <w:rPr>
          <w:rFonts w:ascii="Arial" w:hAnsi="Arial" w:cs="Arial"/>
        </w:rPr>
        <w:t xml:space="preserve">y tingui pendent. Per a tal efecte, el fre </w:t>
      </w:r>
      <w:r w:rsidR="00780FAA" w:rsidRPr="00DF5F79">
        <w:rPr>
          <w:rFonts w:ascii="Arial" w:hAnsi="Arial" w:cs="Arial"/>
        </w:rPr>
        <w:t>estarà</w:t>
      </w:r>
      <w:r w:rsidRPr="00DF5F79">
        <w:rPr>
          <w:rFonts w:ascii="Arial" w:hAnsi="Arial" w:cs="Arial"/>
        </w:rPr>
        <w:t xml:space="preserve"> tota l’estona sota cura d’un operari.  </w:t>
      </w:r>
    </w:p>
    <w:p w:rsidR="00F01365" w:rsidRPr="00DF5F79" w:rsidRDefault="00F01365" w:rsidP="00F01365">
      <w:pPr>
        <w:widowControl/>
        <w:numPr>
          <w:ilvl w:val="0"/>
          <w:numId w:val="6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To</w:t>
      </w:r>
      <w:r w:rsidR="00BF7B59" w:rsidRPr="00DF5F79">
        <w:rPr>
          <w:rFonts w:ascii="Arial" w:hAnsi="Arial" w:cs="Arial"/>
        </w:rPr>
        <w:t>t el</w:t>
      </w:r>
      <w:r w:rsidRPr="00DF5F79">
        <w:rPr>
          <w:rFonts w:ascii="Arial" w:hAnsi="Arial" w:cs="Arial"/>
        </w:rPr>
        <w:t xml:space="preserve"> personal que </w:t>
      </w:r>
      <w:r w:rsidR="00BF7B59" w:rsidRPr="00DF5F79">
        <w:rPr>
          <w:rFonts w:ascii="Arial" w:hAnsi="Arial" w:cs="Arial"/>
        </w:rPr>
        <w:t>participi</w:t>
      </w:r>
      <w:r w:rsidRPr="00DF5F79">
        <w:rPr>
          <w:rFonts w:ascii="Arial" w:hAnsi="Arial" w:cs="Arial"/>
        </w:rPr>
        <w:t xml:space="preserve"> </w:t>
      </w:r>
      <w:r w:rsidR="00BF7B59" w:rsidRPr="00DF5F79">
        <w:rPr>
          <w:rFonts w:ascii="Arial" w:hAnsi="Arial" w:cs="Arial"/>
        </w:rPr>
        <w:t xml:space="preserve">al treball anirà proveït de guants, amb independència del seu altre equip de seguretat.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467D11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DF5F79">
        <w:rPr>
          <w:rFonts w:ascii="Arial" w:hAnsi="Arial" w:cs="Arial"/>
          <w:b/>
          <w:bCs/>
          <w:u w:val="single"/>
        </w:rPr>
        <w:t xml:space="preserve">EN </w:t>
      </w:r>
      <w:r w:rsidR="00261AD1" w:rsidRPr="00DF5F79">
        <w:rPr>
          <w:rFonts w:ascii="Arial" w:hAnsi="Arial" w:cs="Arial"/>
          <w:b/>
          <w:bCs/>
          <w:u w:val="single"/>
        </w:rPr>
        <w:t>RELACIÓ</w:t>
      </w:r>
      <w:r w:rsidRPr="00DF5F79">
        <w:rPr>
          <w:rFonts w:ascii="Arial" w:hAnsi="Arial" w:cs="Arial"/>
          <w:b/>
          <w:bCs/>
          <w:u w:val="single"/>
        </w:rPr>
        <w:t xml:space="preserve"> </w:t>
      </w:r>
      <w:r w:rsidR="00261AD1" w:rsidRPr="00DF5F79">
        <w:rPr>
          <w:rFonts w:ascii="Arial" w:hAnsi="Arial" w:cs="Arial"/>
          <w:b/>
          <w:bCs/>
          <w:u w:val="single"/>
        </w:rPr>
        <w:t>AMB</w:t>
      </w:r>
      <w:r w:rsidRPr="00DF5F79">
        <w:rPr>
          <w:rFonts w:ascii="Arial" w:hAnsi="Arial" w:cs="Arial"/>
          <w:b/>
          <w:bCs/>
          <w:u w:val="single"/>
        </w:rPr>
        <w:t xml:space="preserve"> EL CABLE</w:t>
      </w:r>
    </w:p>
    <w:p w:rsidR="00F01365" w:rsidRPr="00DF5F79" w:rsidRDefault="00A51262" w:rsidP="00397128">
      <w:pPr>
        <w:widowControl/>
        <w:numPr>
          <w:ilvl w:val="0"/>
          <w:numId w:val="7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S’</w:t>
      </w:r>
      <w:r w:rsidR="00F01365" w:rsidRPr="00DF5F79">
        <w:rPr>
          <w:rFonts w:ascii="Arial" w:hAnsi="Arial" w:cs="Arial"/>
        </w:rPr>
        <w:t xml:space="preserve">eliminaran de la </w:t>
      </w:r>
      <w:r w:rsidRPr="00DF5F79">
        <w:rPr>
          <w:rFonts w:ascii="Arial" w:hAnsi="Arial" w:cs="Arial"/>
        </w:rPr>
        <w:t xml:space="preserve">rasa a les immediacions del reblert de sorra o terra garbellada, tots els sòlids, el diàmetre dels quals sigui superior </w:t>
      </w:r>
      <w:r w:rsidR="00F01365" w:rsidRPr="00DF5F79">
        <w:rPr>
          <w:rFonts w:ascii="Arial" w:hAnsi="Arial" w:cs="Arial"/>
        </w:rPr>
        <w:t xml:space="preserve">a </w:t>
      </w:r>
      <w:smartTag w:uri="urn:schemas-microsoft-com:office:smarttags" w:element="metricconverter">
        <w:smartTagPr>
          <w:attr w:name="ProductID" w:val="20 mm"/>
        </w:smartTagPr>
        <w:r w:rsidR="00F01365" w:rsidRPr="00DF5F79">
          <w:rPr>
            <w:rFonts w:ascii="Arial" w:hAnsi="Arial" w:cs="Arial"/>
          </w:rPr>
          <w:t>20 mm</w:t>
        </w:r>
      </w:smartTag>
      <w:r w:rsidR="00F01365" w:rsidRPr="00DF5F79">
        <w:rPr>
          <w:rFonts w:ascii="Arial" w:hAnsi="Arial" w:cs="Arial"/>
        </w:rPr>
        <w:t>.</w:t>
      </w:r>
    </w:p>
    <w:p w:rsidR="00F01365" w:rsidRPr="00DF5F79" w:rsidRDefault="00F01365" w:rsidP="00397128">
      <w:pPr>
        <w:widowControl/>
        <w:numPr>
          <w:ilvl w:val="0"/>
          <w:numId w:val="7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El personal a</w:t>
      </w:r>
      <w:r w:rsidR="00856D51" w:rsidRPr="00DF5F79">
        <w:rPr>
          <w:rFonts w:ascii="Arial" w:hAnsi="Arial" w:cs="Arial"/>
        </w:rPr>
        <w:t xml:space="preserve"> càrrec de la bobina (ja sigui en la modalitat d’estesa fixa</w:t>
      </w:r>
      <w:r w:rsidRPr="00DF5F79">
        <w:rPr>
          <w:rFonts w:ascii="Arial" w:hAnsi="Arial" w:cs="Arial"/>
        </w:rPr>
        <w:t xml:space="preserve"> o transportada) </w:t>
      </w:r>
      <w:r w:rsidR="00856D51" w:rsidRPr="00DF5F79">
        <w:rPr>
          <w:rFonts w:ascii="Arial" w:hAnsi="Arial" w:cs="Arial"/>
        </w:rPr>
        <w:t>controlarà</w:t>
      </w:r>
      <w:r w:rsidRPr="00DF5F79">
        <w:rPr>
          <w:rFonts w:ascii="Arial" w:hAnsi="Arial" w:cs="Arial"/>
        </w:rPr>
        <w:t xml:space="preserve"> el </w:t>
      </w:r>
      <w:r w:rsidR="00856D51" w:rsidRPr="00DF5F79">
        <w:rPr>
          <w:rFonts w:ascii="Arial" w:hAnsi="Arial" w:cs="Arial"/>
        </w:rPr>
        <w:t>dinamòmetre</w:t>
      </w:r>
      <w:r w:rsidRPr="00DF5F79">
        <w:rPr>
          <w:rFonts w:ascii="Arial" w:hAnsi="Arial" w:cs="Arial"/>
        </w:rPr>
        <w:t xml:space="preserve"> </w:t>
      </w:r>
      <w:r w:rsidR="00856D51" w:rsidRPr="00DF5F79">
        <w:rPr>
          <w:rFonts w:ascii="Arial" w:hAnsi="Arial" w:cs="Arial"/>
        </w:rPr>
        <w:t xml:space="preserve">i disposarà d’un xiulet de senyal per ordenar l’aturada d’emergència de l’activitat, quan es sobrepassi la tensió màxima. </w:t>
      </w:r>
    </w:p>
    <w:p w:rsidR="00F01365" w:rsidRPr="00DF5F79" w:rsidRDefault="00F01365" w:rsidP="00397128">
      <w:pPr>
        <w:widowControl/>
        <w:numPr>
          <w:ilvl w:val="0"/>
          <w:numId w:val="7"/>
        </w:numPr>
        <w:spacing w:after="120"/>
        <w:ind w:left="924" w:hanging="35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El </w:t>
      </w:r>
      <w:r w:rsidR="00272FEF" w:rsidRPr="00DF5F79">
        <w:rPr>
          <w:rFonts w:ascii="Arial" w:hAnsi="Arial" w:cs="Arial"/>
        </w:rPr>
        <w:t>desenvolupament</w:t>
      </w:r>
      <w:r w:rsidRPr="00DF5F79">
        <w:rPr>
          <w:rFonts w:ascii="Arial" w:hAnsi="Arial" w:cs="Arial"/>
        </w:rPr>
        <w:t xml:space="preserve"> de bobina </w:t>
      </w:r>
      <w:r w:rsidR="00272FEF" w:rsidRPr="00DF5F79">
        <w:rPr>
          <w:rFonts w:ascii="Arial" w:hAnsi="Arial" w:cs="Arial"/>
        </w:rPr>
        <w:t>s’efectuarà</w:t>
      </w:r>
      <w:r w:rsidRPr="00DF5F79">
        <w:rPr>
          <w:rFonts w:ascii="Arial" w:hAnsi="Arial" w:cs="Arial"/>
        </w:rPr>
        <w:t xml:space="preserve"> </w:t>
      </w:r>
      <w:r w:rsidR="00272FEF" w:rsidRPr="00DF5F79">
        <w:rPr>
          <w:rFonts w:ascii="Arial" w:hAnsi="Arial" w:cs="Arial"/>
        </w:rPr>
        <w:t xml:space="preserve">amb ajuda </w:t>
      </w:r>
      <w:r w:rsidRPr="00DF5F79">
        <w:rPr>
          <w:rFonts w:ascii="Arial" w:hAnsi="Arial" w:cs="Arial"/>
        </w:rPr>
        <w:t xml:space="preserve">manual, </w:t>
      </w:r>
      <w:r w:rsidR="00272FEF" w:rsidRPr="00DF5F79">
        <w:rPr>
          <w:rFonts w:ascii="Arial" w:hAnsi="Arial" w:cs="Arial"/>
        </w:rPr>
        <w:t>sempre</w:t>
      </w:r>
      <w:r w:rsidRPr="00DF5F79">
        <w:rPr>
          <w:rFonts w:ascii="Arial" w:hAnsi="Arial" w:cs="Arial"/>
        </w:rPr>
        <w:t xml:space="preserve"> </w:t>
      </w:r>
      <w:r w:rsidR="00272FEF" w:rsidRPr="00DF5F79">
        <w:rPr>
          <w:rFonts w:ascii="Arial" w:hAnsi="Arial" w:cs="Arial"/>
        </w:rPr>
        <w:t xml:space="preserve">i quan es constati que la tensió màxima admissible al propi cable sigui suficient per a això. </w:t>
      </w:r>
    </w:p>
    <w:p w:rsidR="00F01365" w:rsidRPr="00DF5F79" w:rsidRDefault="00F01365" w:rsidP="00F01365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No </w:t>
      </w:r>
      <w:r w:rsidR="00A61184" w:rsidRPr="00DF5F79">
        <w:rPr>
          <w:rFonts w:ascii="Arial" w:hAnsi="Arial" w:cs="Arial"/>
        </w:rPr>
        <w:t xml:space="preserve">es permetrà l’ús de tenalles, piconadores de granota, grues, etc. per exercir força sobre el cable. Només es podran fer servir les mans.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6A7E2D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CONNEXIONS NO PREVISTES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 xml:space="preserve">No </w:t>
      </w:r>
      <w:r w:rsidR="002D7F60" w:rsidRPr="00DF5F79">
        <w:rPr>
          <w:rFonts w:ascii="Arial" w:hAnsi="Arial" w:cs="Arial"/>
        </w:rPr>
        <w:t>es</w:t>
      </w:r>
      <w:r w:rsidRPr="00DF5F79">
        <w:rPr>
          <w:rFonts w:ascii="Arial" w:hAnsi="Arial" w:cs="Arial"/>
        </w:rPr>
        <w:t xml:space="preserve"> </w:t>
      </w:r>
      <w:r w:rsidR="002D7F60" w:rsidRPr="00DF5F79">
        <w:rPr>
          <w:rFonts w:ascii="Arial" w:hAnsi="Arial" w:cs="Arial"/>
        </w:rPr>
        <w:t>permetrà fer cap tall al cable a excepció de les connexions previstes segons les llistes de cables i plànols de recorregut. En casos</w:t>
      </w:r>
      <w:r w:rsidRPr="00DF5F79">
        <w:rPr>
          <w:rFonts w:ascii="Arial" w:hAnsi="Arial" w:cs="Arial"/>
        </w:rPr>
        <w:t xml:space="preserve"> </w:t>
      </w:r>
      <w:r w:rsidR="002D7F60" w:rsidRPr="00DF5F79">
        <w:rPr>
          <w:rFonts w:ascii="Arial" w:hAnsi="Arial" w:cs="Arial"/>
        </w:rPr>
        <w:t>excepcionals</w:t>
      </w:r>
      <w:r w:rsidRPr="00DF5F79">
        <w:rPr>
          <w:rFonts w:ascii="Arial" w:hAnsi="Arial" w:cs="Arial"/>
        </w:rPr>
        <w:t xml:space="preserve">, </w:t>
      </w:r>
      <w:r w:rsidR="002D7F60" w:rsidRPr="00DF5F79">
        <w:rPr>
          <w:rFonts w:ascii="Arial" w:hAnsi="Arial" w:cs="Arial"/>
        </w:rPr>
        <w:t xml:space="preserve">sota autorització, es podran </w:t>
      </w:r>
      <w:r w:rsidR="004F0CDC" w:rsidRPr="00DF5F79">
        <w:rPr>
          <w:rFonts w:ascii="Arial" w:hAnsi="Arial" w:cs="Arial"/>
        </w:rPr>
        <w:t>fer</w:t>
      </w:r>
      <w:r w:rsidR="002D7F60" w:rsidRPr="00DF5F79">
        <w:rPr>
          <w:rFonts w:ascii="Arial" w:hAnsi="Arial" w:cs="Arial"/>
        </w:rPr>
        <w:t xml:space="preserve"> connexions del cable. </w:t>
      </w: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F01365" w:rsidP="00F01365">
      <w:pPr>
        <w:widowControl/>
        <w:jc w:val="both"/>
        <w:rPr>
          <w:rFonts w:ascii="Arial" w:hAnsi="Arial" w:cs="Arial"/>
        </w:rPr>
      </w:pPr>
    </w:p>
    <w:p w:rsidR="00F01365" w:rsidRPr="00DF5F79" w:rsidRDefault="00261AD1" w:rsidP="006A7E2D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DF5F79">
        <w:rPr>
          <w:rFonts w:ascii="Arial" w:hAnsi="Arial" w:cs="Arial"/>
          <w:b/>
          <w:bCs/>
          <w:u w:val="double"/>
        </w:rPr>
        <w:t>DISTÀNCIES</w:t>
      </w:r>
      <w:r w:rsidR="00F01365" w:rsidRPr="00DF5F79">
        <w:rPr>
          <w:rFonts w:ascii="Arial" w:hAnsi="Arial" w:cs="Arial"/>
          <w:b/>
          <w:bCs/>
          <w:u w:val="double"/>
        </w:rPr>
        <w:t xml:space="preserve"> ENTRE CABLE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La dist</w:t>
      </w:r>
      <w:r w:rsidR="000559CE" w:rsidRPr="00DF5F79">
        <w:rPr>
          <w:rFonts w:ascii="Arial" w:hAnsi="Arial" w:cs="Arial"/>
        </w:rPr>
        <w:t>à</w:t>
      </w:r>
      <w:r w:rsidRPr="00DF5F79">
        <w:rPr>
          <w:rFonts w:ascii="Arial" w:hAnsi="Arial" w:cs="Arial"/>
        </w:rPr>
        <w:t xml:space="preserve">ncia mínima a </w:t>
      </w:r>
      <w:r w:rsidR="000559CE" w:rsidRPr="00DF5F79">
        <w:rPr>
          <w:rFonts w:ascii="Arial" w:hAnsi="Arial" w:cs="Arial"/>
        </w:rPr>
        <w:t>respectar</w:t>
      </w:r>
      <w:r w:rsidRPr="00DF5F79">
        <w:rPr>
          <w:rFonts w:ascii="Arial" w:hAnsi="Arial" w:cs="Arial"/>
        </w:rPr>
        <w:t xml:space="preserve"> entre el cable de pot</w:t>
      </w:r>
      <w:r w:rsidR="000559CE" w:rsidRPr="00DF5F79">
        <w:rPr>
          <w:rFonts w:ascii="Arial" w:hAnsi="Arial" w:cs="Arial"/>
        </w:rPr>
        <w:t>è</w:t>
      </w:r>
      <w:r w:rsidRPr="00DF5F79">
        <w:rPr>
          <w:rFonts w:ascii="Arial" w:hAnsi="Arial" w:cs="Arial"/>
        </w:rPr>
        <w:t xml:space="preserve">ncia </w:t>
      </w:r>
      <w:r w:rsidR="000559CE" w:rsidRPr="00DF5F79">
        <w:rPr>
          <w:rFonts w:ascii="Arial" w:hAnsi="Arial" w:cs="Arial"/>
        </w:rPr>
        <w:t>i</w:t>
      </w:r>
      <w:r w:rsidRPr="00DF5F79">
        <w:rPr>
          <w:rFonts w:ascii="Arial" w:hAnsi="Arial" w:cs="Arial"/>
        </w:rPr>
        <w:t xml:space="preserve"> el cable de </w:t>
      </w:r>
      <w:r w:rsidR="000559CE" w:rsidRPr="00DF5F79">
        <w:rPr>
          <w:rFonts w:ascii="Arial" w:hAnsi="Arial" w:cs="Arial"/>
        </w:rPr>
        <w:t>comunicacions</w:t>
      </w:r>
      <w:r w:rsidRPr="00DF5F79">
        <w:rPr>
          <w:rFonts w:ascii="Arial" w:hAnsi="Arial" w:cs="Arial"/>
        </w:rPr>
        <w:t xml:space="preserve"> </w:t>
      </w:r>
      <w:r w:rsidR="000559CE" w:rsidRPr="00DF5F79">
        <w:rPr>
          <w:rFonts w:ascii="Arial" w:hAnsi="Arial" w:cs="Arial"/>
        </w:rPr>
        <w:t>serà</w:t>
      </w:r>
      <w:r w:rsidRPr="00DF5F79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0,60 m"/>
        </w:smartTagPr>
        <w:r w:rsidRPr="00DF5F79">
          <w:rPr>
            <w:rFonts w:ascii="Arial" w:hAnsi="Arial" w:cs="Arial"/>
          </w:rPr>
          <w:t>0,60 m</w:t>
        </w:r>
      </w:smartTag>
      <w:r w:rsidRPr="00DF5F79">
        <w:rPr>
          <w:rFonts w:ascii="Arial" w:hAnsi="Arial" w:cs="Arial"/>
        </w:rPr>
        <w:t>.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F01365" w:rsidRPr="00DF5F79" w:rsidRDefault="000559CE" w:rsidP="00F01365">
      <w:pPr>
        <w:widowControl/>
        <w:ind w:left="397"/>
        <w:jc w:val="both"/>
        <w:rPr>
          <w:rFonts w:ascii="Arial" w:hAnsi="Arial" w:cs="Arial"/>
        </w:rPr>
      </w:pPr>
      <w:r w:rsidRPr="00DF5F79">
        <w:rPr>
          <w:rFonts w:ascii="Arial" w:hAnsi="Arial" w:cs="Arial"/>
        </w:rPr>
        <w:t>Sempre</w:t>
      </w:r>
      <w:r w:rsidR="00F01365" w:rsidRPr="00DF5F79">
        <w:rPr>
          <w:rFonts w:ascii="Arial" w:hAnsi="Arial" w:cs="Arial"/>
        </w:rPr>
        <w:t xml:space="preserve"> que </w:t>
      </w:r>
      <w:r w:rsidRPr="00DF5F79">
        <w:rPr>
          <w:rFonts w:ascii="Arial" w:hAnsi="Arial" w:cs="Arial"/>
        </w:rPr>
        <w:t xml:space="preserve">l’amplada de la rasa ho permeti, tendirà a regir-se per la taula següent: </w:t>
      </w:r>
    </w:p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1920"/>
        <w:gridCol w:w="2280"/>
      </w:tblGrid>
      <w:tr w:rsidR="00F01365" w:rsidRPr="00DF5F79">
        <w:trPr>
          <w:cantSplit/>
          <w:trHeight w:val="403"/>
          <w:jc w:val="center"/>
        </w:trPr>
        <w:tc>
          <w:tcPr>
            <w:tcW w:w="1920" w:type="dxa"/>
            <w:shd w:val="clear" w:color="auto" w:fill="D9D9D9"/>
          </w:tcPr>
          <w:p w:rsidR="00F01365" w:rsidRPr="00DF5F79" w:rsidRDefault="00F01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DN</w:t>
            </w:r>
          </w:p>
          <w:p w:rsidR="00F01365" w:rsidRPr="00DF5F79" w:rsidRDefault="00261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F01365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2280" w:type="dxa"/>
            <w:shd w:val="clear" w:color="auto" w:fill="D9D9D9"/>
          </w:tcPr>
          <w:p w:rsidR="00F01365" w:rsidRPr="00DF5F79" w:rsidRDefault="00261A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Separació</w:t>
            </w:r>
            <w:r w:rsidR="00F01365" w:rsidRPr="00DF5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Cables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b/>
                <w:bCs/>
                <w:sz w:val="18"/>
                <w:szCs w:val="18"/>
              </w:rPr>
              <w:t>(m)</w:t>
            </w:r>
          </w:p>
        </w:tc>
      </w:tr>
      <w:tr w:rsidR="00F01365" w:rsidRPr="00DF5F79">
        <w:trPr>
          <w:cantSplit/>
          <w:trHeight w:val="403"/>
          <w:jc w:val="center"/>
        </w:trPr>
        <w:tc>
          <w:tcPr>
            <w:tcW w:w="1920" w:type="dxa"/>
            <w:shd w:val="clear" w:color="auto" w:fill="FFFFFF"/>
          </w:tcPr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1600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1300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1100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800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700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500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400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350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250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150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125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280" w:type="dxa"/>
            <w:shd w:val="clear" w:color="auto" w:fill="FFFFFF"/>
          </w:tcPr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2,90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2,30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2,10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1,80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1,70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1,60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1,50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1,00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0,95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0,85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0,80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0,75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0,73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0,70</w:t>
            </w:r>
          </w:p>
          <w:p w:rsidR="00F01365" w:rsidRPr="00DF5F79" w:rsidRDefault="00F013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F79">
              <w:rPr>
                <w:rFonts w:ascii="Arial" w:hAnsi="Arial" w:cs="Arial"/>
                <w:sz w:val="18"/>
                <w:szCs w:val="18"/>
              </w:rPr>
              <w:t>0,60</w:t>
            </w:r>
          </w:p>
        </w:tc>
      </w:tr>
    </w:tbl>
    <w:p w:rsidR="00F01365" w:rsidRPr="00DF5F79" w:rsidRDefault="00F01365" w:rsidP="00F01365">
      <w:pPr>
        <w:widowControl/>
        <w:ind w:left="397"/>
        <w:jc w:val="both"/>
        <w:rPr>
          <w:rFonts w:ascii="Arial" w:hAnsi="Arial" w:cs="Arial"/>
        </w:rPr>
      </w:pPr>
    </w:p>
    <w:p w:rsidR="001D522C" w:rsidRPr="00DF5F79" w:rsidRDefault="00F01365" w:rsidP="006B41CC">
      <w:pPr>
        <w:widowControl/>
        <w:jc w:val="center"/>
        <w:rPr>
          <w:rFonts w:ascii="Arial" w:hAnsi="Arial" w:cs="Arial"/>
        </w:rPr>
      </w:pPr>
      <w:r w:rsidRPr="00DF5F79">
        <w:rPr>
          <w:rFonts w:ascii="Arial" w:hAnsi="Arial" w:cs="Arial"/>
        </w:rPr>
        <w:br w:type="page"/>
      </w:r>
      <w:bookmarkStart w:id="0" w:name="_GoBack"/>
      <w:r w:rsidR="00AF354D">
        <w:rPr>
          <w:rFonts w:ascii="Arial" w:hAnsi="Arial" w:cs="Arial"/>
          <w:noProof/>
          <w:snapToGrid/>
          <w:lang w:eastAsia="ca-ES"/>
        </w:rPr>
        <w:lastRenderedPageBreak/>
        <w:drawing>
          <wp:inline distT="0" distB="0" distL="0" distR="0">
            <wp:extent cx="6120000" cy="6483218"/>
            <wp:effectExtent l="0" t="0" r="0" b="0"/>
            <wp:docPr id="117" name="Imagen 117" descr="annex%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annex%20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483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D522C" w:rsidRPr="00DF5F79" w:rsidSect="00A64559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035" w:rsidRDefault="00E14035">
      <w:r>
        <w:separator/>
      </w:r>
    </w:p>
  </w:endnote>
  <w:endnote w:type="continuationSeparator" w:id="0">
    <w:p w:rsidR="00E14035" w:rsidRDefault="00E1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A64559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A64559" w:rsidRPr="00A941B7" w:rsidRDefault="00A64559" w:rsidP="00A64559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A64559" w:rsidRPr="008E600D" w:rsidRDefault="00A64559" w:rsidP="00A6455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A64559" w:rsidRPr="008E600D" w:rsidRDefault="00A64559" w:rsidP="00A64559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A64559" w:rsidRPr="00A941B7" w:rsidRDefault="00A64559" w:rsidP="00A64559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6B41CC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9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A64559" w:rsidRPr="009351EB" w:rsidRDefault="00A64559" w:rsidP="00A64559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035" w:rsidRDefault="00E14035">
      <w:r>
        <w:separator/>
      </w:r>
    </w:p>
  </w:footnote>
  <w:footnote w:type="continuationSeparator" w:id="0">
    <w:p w:rsidR="00E14035" w:rsidRDefault="00E14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A64559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A64559" w:rsidRPr="00A20112" w:rsidRDefault="00A64559" w:rsidP="00A64559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4BF5CB3" wp14:editId="1C5429A7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A64559" w:rsidRPr="00863328" w:rsidRDefault="00A64559" w:rsidP="00A64559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A64559" w:rsidRPr="003940B9" w:rsidRDefault="00A64559" w:rsidP="00A6455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A64559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A64559" w:rsidRPr="000C5B14" w:rsidRDefault="00A64559" w:rsidP="00A64559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A64559" w:rsidRPr="000C5B14" w:rsidRDefault="00A64559" w:rsidP="00A6455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A64559" w:rsidRPr="000C5B14" w:rsidRDefault="00A64559" w:rsidP="00A6455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A64559" w:rsidRPr="00B650CF" w:rsidRDefault="00A64559" w:rsidP="00A64559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B45C5"/>
    <w:multiLevelType w:val="multilevel"/>
    <w:tmpl w:val="249493C4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  <w:rPr>
        <w:rFonts w:hint="default"/>
        <w:u w:val="none"/>
      </w:rPr>
    </w:lvl>
  </w:abstractNum>
  <w:abstractNum w:abstractNumId="1" w15:restartNumberingAfterBreak="0">
    <w:nsid w:val="28AD40B3"/>
    <w:multiLevelType w:val="multilevel"/>
    <w:tmpl w:val="578643FE"/>
    <w:lvl w:ilvl="0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97"/>
        </w:tabs>
        <w:ind w:left="246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57"/>
        </w:tabs>
        <w:ind w:left="296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977"/>
        </w:tabs>
        <w:ind w:left="347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337"/>
        </w:tabs>
        <w:ind w:left="397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057"/>
        </w:tabs>
        <w:ind w:left="448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777"/>
        </w:tabs>
        <w:ind w:left="5057" w:hanging="1440"/>
      </w:pPr>
      <w:rPr>
        <w:rFonts w:hint="default"/>
        <w:u w:val="none"/>
      </w:rPr>
    </w:lvl>
  </w:abstractNum>
  <w:abstractNum w:abstractNumId="2" w15:restartNumberingAfterBreak="0">
    <w:nsid w:val="3C20453F"/>
    <w:multiLevelType w:val="multilevel"/>
    <w:tmpl w:val="0BCE6192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  <w:rPr>
        <w:rFonts w:hint="default"/>
        <w:u w:val="none"/>
      </w:rPr>
    </w:lvl>
  </w:abstractNum>
  <w:abstractNum w:abstractNumId="3" w15:restartNumberingAfterBreak="0">
    <w:nsid w:val="5A110E73"/>
    <w:multiLevelType w:val="multilevel"/>
    <w:tmpl w:val="5FF017FC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284"/>
      </w:pPr>
      <w:rPr>
        <w:rFonts w:ascii="Wingdings" w:hAnsi="Wingdings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664"/>
        </w:tabs>
        <w:ind w:left="166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  <w:u w:val="none"/>
      </w:rPr>
    </w:lvl>
  </w:abstractNum>
  <w:abstractNum w:abstractNumId="4" w15:restartNumberingAfterBreak="0">
    <w:nsid w:val="5ADC7081"/>
    <w:multiLevelType w:val="multilevel"/>
    <w:tmpl w:val="484AAE76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  <w:rPr>
        <w:rFonts w:hint="default"/>
        <w:u w:val="none"/>
      </w:rPr>
    </w:lvl>
  </w:abstractNum>
  <w:abstractNum w:abstractNumId="5" w15:restartNumberingAfterBreak="0">
    <w:nsid w:val="660E01B2"/>
    <w:multiLevelType w:val="multilevel"/>
    <w:tmpl w:val="C7DAB2E8"/>
    <w:lvl w:ilvl="0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737"/>
      </w:pPr>
      <w:rPr>
        <w:rFonts w:ascii="Tahoma" w:hAnsi="Tahoma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97"/>
        </w:tabs>
        <w:ind w:left="2465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57"/>
        </w:tabs>
        <w:ind w:left="2969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977"/>
        </w:tabs>
        <w:ind w:left="3473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337"/>
        </w:tabs>
        <w:ind w:left="3977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057"/>
        </w:tabs>
        <w:ind w:left="4481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777"/>
        </w:tabs>
        <w:ind w:left="5057" w:hanging="1440"/>
      </w:pPr>
      <w:rPr>
        <w:rFonts w:hint="default"/>
        <w:u w:val="none"/>
      </w:rPr>
    </w:lvl>
  </w:abstractNum>
  <w:abstractNum w:abstractNumId="6" w15:restartNumberingAfterBreak="0">
    <w:nsid w:val="742F7170"/>
    <w:multiLevelType w:val="multilevel"/>
    <w:tmpl w:val="0B4004D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sz w:val="20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1C3"/>
    <w:rsid w:val="00002711"/>
    <w:rsid w:val="000063A7"/>
    <w:rsid w:val="00010B5A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559CE"/>
    <w:rsid w:val="00061A1C"/>
    <w:rsid w:val="00061E42"/>
    <w:rsid w:val="0006451E"/>
    <w:rsid w:val="00064EDC"/>
    <w:rsid w:val="00067747"/>
    <w:rsid w:val="00067E44"/>
    <w:rsid w:val="00070770"/>
    <w:rsid w:val="00075265"/>
    <w:rsid w:val="000755CB"/>
    <w:rsid w:val="0008100F"/>
    <w:rsid w:val="000858CC"/>
    <w:rsid w:val="00092628"/>
    <w:rsid w:val="0009291C"/>
    <w:rsid w:val="00095B4B"/>
    <w:rsid w:val="000A0347"/>
    <w:rsid w:val="000A2565"/>
    <w:rsid w:val="000A4EA3"/>
    <w:rsid w:val="000A5342"/>
    <w:rsid w:val="000A6222"/>
    <w:rsid w:val="000A6E93"/>
    <w:rsid w:val="000A74E1"/>
    <w:rsid w:val="000C0004"/>
    <w:rsid w:val="000C0259"/>
    <w:rsid w:val="000C1E43"/>
    <w:rsid w:val="000C6B87"/>
    <w:rsid w:val="000C6E72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0F36E0"/>
    <w:rsid w:val="00101E95"/>
    <w:rsid w:val="00103408"/>
    <w:rsid w:val="0010426A"/>
    <w:rsid w:val="001063D3"/>
    <w:rsid w:val="00107ED8"/>
    <w:rsid w:val="00113FD2"/>
    <w:rsid w:val="00115593"/>
    <w:rsid w:val="00116237"/>
    <w:rsid w:val="0011669C"/>
    <w:rsid w:val="00116DAD"/>
    <w:rsid w:val="00120FB6"/>
    <w:rsid w:val="00125B70"/>
    <w:rsid w:val="00127E2F"/>
    <w:rsid w:val="00130298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574F9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793"/>
    <w:rsid w:val="00194AAA"/>
    <w:rsid w:val="00195B5F"/>
    <w:rsid w:val="001A420E"/>
    <w:rsid w:val="001A68EF"/>
    <w:rsid w:val="001B387C"/>
    <w:rsid w:val="001B3F6D"/>
    <w:rsid w:val="001B4BB7"/>
    <w:rsid w:val="001B55EF"/>
    <w:rsid w:val="001B623A"/>
    <w:rsid w:val="001C4784"/>
    <w:rsid w:val="001C79A0"/>
    <w:rsid w:val="001D17EA"/>
    <w:rsid w:val="001D1F13"/>
    <w:rsid w:val="001D522C"/>
    <w:rsid w:val="001D6499"/>
    <w:rsid w:val="001D6BF4"/>
    <w:rsid w:val="001D78CF"/>
    <w:rsid w:val="001F0A34"/>
    <w:rsid w:val="001F39E3"/>
    <w:rsid w:val="001F44F6"/>
    <w:rsid w:val="001F795E"/>
    <w:rsid w:val="00201E77"/>
    <w:rsid w:val="00201FB4"/>
    <w:rsid w:val="002026F4"/>
    <w:rsid w:val="002107FC"/>
    <w:rsid w:val="00211A5D"/>
    <w:rsid w:val="00212CD9"/>
    <w:rsid w:val="00216BF4"/>
    <w:rsid w:val="00217288"/>
    <w:rsid w:val="002236D1"/>
    <w:rsid w:val="00224B22"/>
    <w:rsid w:val="00224CF4"/>
    <w:rsid w:val="002254F0"/>
    <w:rsid w:val="00226F97"/>
    <w:rsid w:val="00243E07"/>
    <w:rsid w:val="0024745C"/>
    <w:rsid w:val="00250680"/>
    <w:rsid w:val="0025586C"/>
    <w:rsid w:val="00255A77"/>
    <w:rsid w:val="00256CEB"/>
    <w:rsid w:val="00256D65"/>
    <w:rsid w:val="00261AD1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2FEF"/>
    <w:rsid w:val="0027309D"/>
    <w:rsid w:val="00274BA6"/>
    <w:rsid w:val="0028034F"/>
    <w:rsid w:val="00281367"/>
    <w:rsid w:val="00283467"/>
    <w:rsid w:val="00283AB0"/>
    <w:rsid w:val="00284BBA"/>
    <w:rsid w:val="00284EA2"/>
    <w:rsid w:val="00293A19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D7F60"/>
    <w:rsid w:val="002E2FD3"/>
    <w:rsid w:val="002F32B9"/>
    <w:rsid w:val="002F6E00"/>
    <w:rsid w:val="002F730C"/>
    <w:rsid w:val="002F733E"/>
    <w:rsid w:val="00301623"/>
    <w:rsid w:val="003032A7"/>
    <w:rsid w:val="00303A7F"/>
    <w:rsid w:val="003048B8"/>
    <w:rsid w:val="00304EB3"/>
    <w:rsid w:val="0030605A"/>
    <w:rsid w:val="0030796E"/>
    <w:rsid w:val="00310AD6"/>
    <w:rsid w:val="00311169"/>
    <w:rsid w:val="003112F3"/>
    <w:rsid w:val="003122A8"/>
    <w:rsid w:val="00314B6B"/>
    <w:rsid w:val="00314BEA"/>
    <w:rsid w:val="00315A7E"/>
    <w:rsid w:val="00320915"/>
    <w:rsid w:val="00320BAA"/>
    <w:rsid w:val="0032295C"/>
    <w:rsid w:val="003237F0"/>
    <w:rsid w:val="0032693A"/>
    <w:rsid w:val="00326EA7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51C8"/>
    <w:rsid w:val="00346CD6"/>
    <w:rsid w:val="0035154E"/>
    <w:rsid w:val="00352AE8"/>
    <w:rsid w:val="003543BF"/>
    <w:rsid w:val="00355DD1"/>
    <w:rsid w:val="0036075E"/>
    <w:rsid w:val="00365D0A"/>
    <w:rsid w:val="003676BC"/>
    <w:rsid w:val="00370BF4"/>
    <w:rsid w:val="00371ACD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12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C6B0D"/>
    <w:rsid w:val="003D45B0"/>
    <w:rsid w:val="003D7383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3DDC"/>
    <w:rsid w:val="004157EC"/>
    <w:rsid w:val="0042280D"/>
    <w:rsid w:val="00427805"/>
    <w:rsid w:val="00432708"/>
    <w:rsid w:val="00432F60"/>
    <w:rsid w:val="00436B1F"/>
    <w:rsid w:val="004378C2"/>
    <w:rsid w:val="00441094"/>
    <w:rsid w:val="0044157A"/>
    <w:rsid w:val="0044315E"/>
    <w:rsid w:val="00444363"/>
    <w:rsid w:val="004461D1"/>
    <w:rsid w:val="0044721E"/>
    <w:rsid w:val="00447EC1"/>
    <w:rsid w:val="0045334A"/>
    <w:rsid w:val="004543CB"/>
    <w:rsid w:val="004569B0"/>
    <w:rsid w:val="004570F0"/>
    <w:rsid w:val="0045780A"/>
    <w:rsid w:val="00457A97"/>
    <w:rsid w:val="00457D93"/>
    <w:rsid w:val="0046069A"/>
    <w:rsid w:val="0046470E"/>
    <w:rsid w:val="00467D11"/>
    <w:rsid w:val="0047565A"/>
    <w:rsid w:val="00475D67"/>
    <w:rsid w:val="004805FB"/>
    <w:rsid w:val="00480891"/>
    <w:rsid w:val="0049146B"/>
    <w:rsid w:val="004A05E9"/>
    <w:rsid w:val="004A17D9"/>
    <w:rsid w:val="004A2E92"/>
    <w:rsid w:val="004A30B2"/>
    <w:rsid w:val="004A6295"/>
    <w:rsid w:val="004C0195"/>
    <w:rsid w:val="004C0247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2088"/>
    <w:rsid w:val="004E3DA6"/>
    <w:rsid w:val="004E4E53"/>
    <w:rsid w:val="004E4E57"/>
    <w:rsid w:val="004E62E8"/>
    <w:rsid w:val="004F0CDC"/>
    <w:rsid w:val="004F1FBE"/>
    <w:rsid w:val="004F2F90"/>
    <w:rsid w:val="004F687F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2B6D"/>
    <w:rsid w:val="005637FD"/>
    <w:rsid w:val="00570DA3"/>
    <w:rsid w:val="005724EA"/>
    <w:rsid w:val="00575DF0"/>
    <w:rsid w:val="00580774"/>
    <w:rsid w:val="005816F9"/>
    <w:rsid w:val="00583264"/>
    <w:rsid w:val="00583B45"/>
    <w:rsid w:val="00583BF1"/>
    <w:rsid w:val="0059164B"/>
    <w:rsid w:val="00596826"/>
    <w:rsid w:val="0059717F"/>
    <w:rsid w:val="00597B28"/>
    <w:rsid w:val="005A04C3"/>
    <w:rsid w:val="005A34B2"/>
    <w:rsid w:val="005B7842"/>
    <w:rsid w:val="005C2D16"/>
    <w:rsid w:val="005C324C"/>
    <w:rsid w:val="005C376B"/>
    <w:rsid w:val="005C647D"/>
    <w:rsid w:val="005C6648"/>
    <w:rsid w:val="005C6F48"/>
    <w:rsid w:val="005D0AE3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9BE"/>
    <w:rsid w:val="00601AFC"/>
    <w:rsid w:val="006028A2"/>
    <w:rsid w:val="0060725D"/>
    <w:rsid w:val="00607FBB"/>
    <w:rsid w:val="006108EC"/>
    <w:rsid w:val="0061105B"/>
    <w:rsid w:val="00611A55"/>
    <w:rsid w:val="006125F7"/>
    <w:rsid w:val="00613899"/>
    <w:rsid w:val="00620ACA"/>
    <w:rsid w:val="00627409"/>
    <w:rsid w:val="00627CB8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A4B2A"/>
    <w:rsid w:val="006A7E2D"/>
    <w:rsid w:val="006B1DBB"/>
    <w:rsid w:val="006B41CC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27C39"/>
    <w:rsid w:val="00731903"/>
    <w:rsid w:val="00732131"/>
    <w:rsid w:val="00732C97"/>
    <w:rsid w:val="00732F08"/>
    <w:rsid w:val="00733695"/>
    <w:rsid w:val="0073580B"/>
    <w:rsid w:val="00735F8D"/>
    <w:rsid w:val="00742179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565C"/>
    <w:rsid w:val="00767601"/>
    <w:rsid w:val="0077221F"/>
    <w:rsid w:val="00773874"/>
    <w:rsid w:val="00776570"/>
    <w:rsid w:val="00777232"/>
    <w:rsid w:val="0077764E"/>
    <w:rsid w:val="00780FAA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B6B4F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7F5A2E"/>
    <w:rsid w:val="00801223"/>
    <w:rsid w:val="008022A8"/>
    <w:rsid w:val="00803034"/>
    <w:rsid w:val="0080443E"/>
    <w:rsid w:val="0082783A"/>
    <w:rsid w:val="00831C43"/>
    <w:rsid w:val="00832909"/>
    <w:rsid w:val="00833DF7"/>
    <w:rsid w:val="0084739A"/>
    <w:rsid w:val="0085108B"/>
    <w:rsid w:val="00851608"/>
    <w:rsid w:val="00855606"/>
    <w:rsid w:val="00856D51"/>
    <w:rsid w:val="00857EAE"/>
    <w:rsid w:val="00860396"/>
    <w:rsid w:val="00864A75"/>
    <w:rsid w:val="00865C0C"/>
    <w:rsid w:val="008662A4"/>
    <w:rsid w:val="0086689F"/>
    <w:rsid w:val="00867135"/>
    <w:rsid w:val="0087153B"/>
    <w:rsid w:val="008800F0"/>
    <w:rsid w:val="0088386F"/>
    <w:rsid w:val="00885F40"/>
    <w:rsid w:val="00890E47"/>
    <w:rsid w:val="0089150B"/>
    <w:rsid w:val="00895D44"/>
    <w:rsid w:val="008A147A"/>
    <w:rsid w:val="008A19D5"/>
    <w:rsid w:val="008A7AFB"/>
    <w:rsid w:val="008B0341"/>
    <w:rsid w:val="008B1837"/>
    <w:rsid w:val="008B44AD"/>
    <w:rsid w:val="008B5F4B"/>
    <w:rsid w:val="008B633C"/>
    <w:rsid w:val="008B65B4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D7E37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1BE2"/>
    <w:rsid w:val="00902AC9"/>
    <w:rsid w:val="009037D7"/>
    <w:rsid w:val="00913441"/>
    <w:rsid w:val="00913955"/>
    <w:rsid w:val="00915158"/>
    <w:rsid w:val="0092282D"/>
    <w:rsid w:val="009248B1"/>
    <w:rsid w:val="00924F0F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37B9"/>
    <w:rsid w:val="009A402F"/>
    <w:rsid w:val="009A68B2"/>
    <w:rsid w:val="009B3E37"/>
    <w:rsid w:val="009C084E"/>
    <w:rsid w:val="009C5887"/>
    <w:rsid w:val="009D1D75"/>
    <w:rsid w:val="009D4371"/>
    <w:rsid w:val="009D51BB"/>
    <w:rsid w:val="009D7533"/>
    <w:rsid w:val="009E35CF"/>
    <w:rsid w:val="009E36BD"/>
    <w:rsid w:val="009E6D98"/>
    <w:rsid w:val="009F5E48"/>
    <w:rsid w:val="009F61AA"/>
    <w:rsid w:val="009F6232"/>
    <w:rsid w:val="00A07CC3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2AA3"/>
    <w:rsid w:val="00A42C5D"/>
    <w:rsid w:val="00A43714"/>
    <w:rsid w:val="00A51262"/>
    <w:rsid w:val="00A527C3"/>
    <w:rsid w:val="00A52ECD"/>
    <w:rsid w:val="00A53261"/>
    <w:rsid w:val="00A54CE7"/>
    <w:rsid w:val="00A555C3"/>
    <w:rsid w:val="00A57C6D"/>
    <w:rsid w:val="00A61184"/>
    <w:rsid w:val="00A62DDC"/>
    <w:rsid w:val="00A63055"/>
    <w:rsid w:val="00A64559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4FE1"/>
    <w:rsid w:val="00AE56A5"/>
    <w:rsid w:val="00AE6508"/>
    <w:rsid w:val="00AE7C68"/>
    <w:rsid w:val="00AF108F"/>
    <w:rsid w:val="00AF168E"/>
    <w:rsid w:val="00AF354D"/>
    <w:rsid w:val="00AF5BEC"/>
    <w:rsid w:val="00B00303"/>
    <w:rsid w:val="00B0048B"/>
    <w:rsid w:val="00B01502"/>
    <w:rsid w:val="00B01B8F"/>
    <w:rsid w:val="00B05A9A"/>
    <w:rsid w:val="00B171CE"/>
    <w:rsid w:val="00B172C4"/>
    <w:rsid w:val="00B177A1"/>
    <w:rsid w:val="00B17DA6"/>
    <w:rsid w:val="00B228E8"/>
    <w:rsid w:val="00B33553"/>
    <w:rsid w:val="00B33F81"/>
    <w:rsid w:val="00B352A2"/>
    <w:rsid w:val="00B36FD5"/>
    <w:rsid w:val="00B40040"/>
    <w:rsid w:val="00B411C7"/>
    <w:rsid w:val="00B46B1B"/>
    <w:rsid w:val="00B52192"/>
    <w:rsid w:val="00B547FA"/>
    <w:rsid w:val="00B54B57"/>
    <w:rsid w:val="00B550CD"/>
    <w:rsid w:val="00B5561D"/>
    <w:rsid w:val="00B57723"/>
    <w:rsid w:val="00B66516"/>
    <w:rsid w:val="00B71716"/>
    <w:rsid w:val="00B7333A"/>
    <w:rsid w:val="00B83B10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A7B7B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BF7B59"/>
    <w:rsid w:val="00C047AF"/>
    <w:rsid w:val="00C071AB"/>
    <w:rsid w:val="00C20645"/>
    <w:rsid w:val="00C20BBC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2B"/>
    <w:rsid w:val="00C64BD0"/>
    <w:rsid w:val="00C66A32"/>
    <w:rsid w:val="00C71514"/>
    <w:rsid w:val="00C73B2E"/>
    <w:rsid w:val="00C74115"/>
    <w:rsid w:val="00C84D8C"/>
    <w:rsid w:val="00C84F49"/>
    <w:rsid w:val="00C9215A"/>
    <w:rsid w:val="00C940FB"/>
    <w:rsid w:val="00C94D1C"/>
    <w:rsid w:val="00C961BE"/>
    <w:rsid w:val="00C975D5"/>
    <w:rsid w:val="00CA4145"/>
    <w:rsid w:val="00CA61C6"/>
    <w:rsid w:val="00CB038D"/>
    <w:rsid w:val="00CB064E"/>
    <w:rsid w:val="00CB2747"/>
    <w:rsid w:val="00CB3062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CF76D5"/>
    <w:rsid w:val="00D007DA"/>
    <w:rsid w:val="00D03128"/>
    <w:rsid w:val="00D04327"/>
    <w:rsid w:val="00D05CA2"/>
    <w:rsid w:val="00D150CD"/>
    <w:rsid w:val="00D170E7"/>
    <w:rsid w:val="00D1715B"/>
    <w:rsid w:val="00D21BD7"/>
    <w:rsid w:val="00D2658A"/>
    <w:rsid w:val="00D30546"/>
    <w:rsid w:val="00D3147B"/>
    <w:rsid w:val="00D32954"/>
    <w:rsid w:val="00D430F6"/>
    <w:rsid w:val="00D44348"/>
    <w:rsid w:val="00D444ED"/>
    <w:rsid w:val="00D5096C"/>
    <w:rsid w:val="00D52878"/>
    <w:rsid w:val="00D55010"/>
    <w:rsid w:val="00D563D0"/>
    <w:rsid w:val="00D57E63"/>
    <w:rsid w:val="00D601A2"/>
    <w:rsid w:val="00D61272"/>
    <w:rsid w:val="00D615C4"/>
    <w:rsid w:val="00D62865"/>
    <w:rsid w:val="00D65CEC"/>
    <w:rsid w:val="00D66DAE"/>
    <w:rsid w:val="00D7002F"/>
    <w:rsid w:val="00D70B61"/>
    <w:rsid w:val="00D771EE"/>
    <w:rsid w:val="00D772BC"/>
    <w:rsid w:val="00D82454"/>
    <w:rsid w:val="00D82912"/>
    <w:rsid w:val="00D85473"/>
    <w:rsid w:val="00D87BAC"/>
    <w:rsid w:val="00D87C99"/>
    <w:rsid w:val="00D949DB"/>
    <w:rsid w:val="00D94CBF"/>
    <w:rsid w:val="00D97CEA"/>
    <w:rsid w:val="00DA015F"/>
    <w:rsid w:val="00DA1AC3"/>
    <w:rsid w:val="00DA3664"/>
    <w:rsid w:val="00DA6783"/>
    <w:rsid w:val="00DA7A32"/>
    <w:rsid w:val="00DB6AB2"/>
    <w:rsid w:val="00DC05F0"/>
    <w:rsid w:val="00DC2287"/>
    <w:rsid w:val="00DC5DC0"/>
    <w:rsid w:val="00DC66E7"/>
    <w:rsid w:val="00DC68F5"/>
    <w:rsid w:val="00DC692E"/>
    <w:rsid w:val="00DD2D07"/>
    <w:rsid w:val="00DD3852"/>
    <w:rsid w:val="00DD5886"/>
    <w:rsid w:val="00DD7E34"/>
    <w:rsid w:val="00DE1827"/>
    <w:rsid w:val="00DE23B4"/>
    <w:rsid w:val="00DE351F"/>
    <w:rsid w:val="00DE7A25"/>
    <w:rsid w:val="00DE7FF7"/>
    <w:rsid w:val="00DF040B"/>
    <w:rsid w:val="00DF0843"/>
    <w:rsid w:val="00DF1867"/>
    <w:rsid w:val="00DF4931"/>
    <w:rsid w:val="00DF5F79"/>
    <w:rsid w:val="00E00CB6"/>
    <w:rsid w:val="00E03438"/>
    <w:rsid w:val="00E04CDE"/>
    <w:rsid w:val="00E0595F"/>
    <w:rsid w:val="00E0643C"/>
    <w:rsid w:val="00E06773"/>
    <w:rsid w:val="00E06B94"/>
    <w:rsid w:val="00E129EE"/>
    <w:rsid w:val="00E133EB"/>
    <w:rsid w:val="00E14035"/>
    <w:rsid w:val="00E14A4E"/>
    <w:rsid w:val="00E1625B"/>
    <w:rsid w:val="00E21192"/>
    <w:rsid w:val="00E217CD"/>
    <w:rsid w:val="00E26FCC"/>
    <w:rsid w:val="00E3080C"/>
    <w:rsid w:val="00E3212F"/>
    <w:rsid w:val="00E374D7"/>
    <w:rsid w:val="00E41028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60673"/>
    <w:rsid w:val="00E7332A"/>
    <w:rsid w:val="00E76D81"/>
    <w:rsid w:val="00E81498"/>
    <w:rsid w:val="00E832DE"/>
    <w:rsid w:val="00E841B0"/>
    <w:rsid w:val="00E84E03"/>
    <w:rsid w:val="00E8546E"/>
    <w:rsid w:val="00E856F0"/>
    <w:rsid w:val="00E860E7"/>
    <w:rsid w:val="00E92ABE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E566A"/>
    <w:rsid w:val="00EF068B"/>
    <w:rsid w:val="00EF16EB"/>
    <w:rsid w:val="00EF230B"/>
    <w:rsid w:val="00EF7950"/>
    <w:rsid w:val="00F01365"/>
    <w:rsid w:val="00F020AF"/>
    <w:rsid w:val="00F042EB"/>
    <w:rsid w:val="00F04B58"/>
    <w:rsid w:val="00F0558E"/>
    <w:rsid w:val="00F07C00"/>
    <w:rsid w:val="00F10789"/>
    <w:rsid w:val="00F13E0C"/>
    <w:rsid w:val="00F156AE"/>
    <w:rsid w:val="00F15A63"/>
    <w:rsid w:val="00F2305E"/>
    <w:rsid w:val="00F25FA7"/>
    <w:rsid w:val="00F31ECA"/>
    <w:rsid w:val="00F32440"/>
    <w:rsid w:val="00F36FB0"/>
    <w:rsid w:val="00F428DF"/>
    <w:rsid w:val="00F43DD6"/>
    <w:rsid w:val="00F46EB2"/>
    <w:rsid w:val="00F5653E"/>
    <w:rsid w:val="00F56AC1"/>
    <w:rsid w:val="00F56EBC"/>
    <w:rsid w:val="00F57700"/>
    <w:rsid w:val="00F61690"/>
    <w:rsid w:val="00F65E0A"/>
    <w:rsid w:val="00F739E0"/>
    <w:rsid w:val="00F7760F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1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63456787-F957-4A07-9BCD-B7475439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BEA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0C6B87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8D7E37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D7E37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01C8CC11-04E2-4877-B63B-519EE10AE6C5}"/>
</file>

<file path=customXml/itemProps2.xml><?xml version="1.0" encoding="utf-8"?>
<ds:datastoreItem xmlns:ds="http://schemas.openxmlformats.org/officeDocument/2006/customXml" ds:itemID="{E2300D3E-0B65-41E9-94CF-1B381FF07A5E}"/>
</file>

<file path=customXml/itemProps3.xml><?xml version="1.0" encoding="utf-8"?>
<ds:datastoreItem xmlns:ds="http://schemas.openxmlformats.org/officeDocument/2006/customXml" ds:itemID="{EE3EAF1A-64DE-4AFC-9857-9761F190010B}"/>
</file>

<file path=docProps/app.xml><?xml version="1.0" encoding="utf-8"?>
<Properties xmlns="http://schemas.openxmlformats.org/officeDocument/2006/extended-properties" xmlns:vt="http://schemas.openxmlformats.org/officeDocument/2006/docPropsVTypes">
  <Template>4C238E68.dotm</Template>
  <TotalTime>4</TotalTime>
  <Pages>9</Pages>
  <Words>2712</Words>
  <Characters>15463</Characters>
  <Application>Microsoft Office Word</Application>
  <DocSecurity>0</DocSecurity>
  <Lines>128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18139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9</cp:revision>
  <cp:lastPrinted>2005-04-15T09:02:00Z</cp:lastPrinted>
  <dcterms:created xsi:type="dcterms:W3CDTF">2013-05-15T08:34:00Z</dcterms:created>
  <dcterms:modified xsi:type="dcterms:W3CDTF">2020-04-23T14:52:00Z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